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E1D" w:rsidRPr="00133023" w:rsidRDefault="00FD7E1D" w:rsidP="00163E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ПРАКТИЧЕСКОЕ ЗАДАНИЕ</w:t>
      </w:r>
    </w:p>
    <w:p w:rsidR="00FD7E1D" w:rsidRDefault="00FD7E1D" w:rsidP="00163E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Pr="00133023">
        <w:rPr>
          <w:rFonts w:ascii="Times New Roman" w:hAnsi="Times New Roman"/>
          <w:b/>
          <w:sz w:val="28"/>
          <w:szCs w:val="28"/>
        </w:rPr>
        <w:t>этапа Всероссийской олимпиады школьников</w:t>
      </w:r>
    </w:p>
    <w:p w:rsidR="00FD7E1D" w:rsidRPr="00133023" w:rsidRDefault="00FD7E1D" w:rsidP="00163E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по технологии</w:t>
      </w:r>
    </w:p>
    <w:p w:rsidR="00FD7E1D" w:rsidRPr="00133023" w:rsidRDefault="00FD7E1D" w:rsidP="00163E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2017/2018 учебного года</w:t>
      </w:r>
    </w:p>
    <w:p w:rsidR="00FD7E1D" w:rsidRPr="00133023" w:rsidRDefault="00FD7E1D" w:rsidP="00163EC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НОМИНАЦИЯ «ТЕХНИКА И ТЕХНИЧЕСКОЕ ТВОРЧЕСТВО»</w:t>
      </w:r>
    </w:p>
    <w:p w:rsidR="00FD7E1D" w:rsidRPr="00133023" w:rsidRDefault="00FD7E1D" w:rsidP="00163E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133023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FD7E1D" w:rsidRPr="00133023" w:rsidRDefault="00FD7E1D" w:rsidP="00163ECA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D7E1D" w:rsidRPr="00231477" w:rsidRDefault="00FD7E1D" w:rsidP="00163ECA">
      <w:pPr>
        <w:suppressAutoHyphens/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eastAsia="ar-SA"/>
        </w:rPr>
      </w:pPr>
      <w:r w:rsidRPr="00231477">
        <w:rPr>
          <w:rFonts w:ascii="Times New Roman" w:hAnsi="Times New Roman"/>
          <w:b/>
          <w:sz w:val="28"/>
          <w:szCs w:val="28"/>
          <w:u w:val="single"/>
          <w:lang w:eastAsia="ar-SA"/>
        </w:rPr>
        <w:t>Механическая металлообработка</w:t>
      </w:r>
    </w:p>
    <w:p w:rsidR="00FD7E1D" w:rsidRDefault="00FD7E1D" w:rsidP="00163ECA">
      <w:pPr>
        <w:suppressAutoHyphens/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eastAsia="ar-SA"/>
        </w:rPr>
      </w:pPr>
    </w:p>
    <w:p w:rsidR="00FD7E1D" w:rsidRPr="00372E42" w:rsidRDefault="00FD7E1D" w:rsidP="00163ECA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en-US"/>
        </w:rPr>
      </w:pPr>
      <w:r w:rsidRPr="001C687C">
        <w:rPr>
          <w:rFonts w:ascii="Times New Roman" w:hAnsi="Times New Roman"/>
          <w:b/>
          <w:i/>
          <w:sz w:val="28"/>
          <w:szCs w:val="28"/>
          <w:lang w:eastAsia="en-US"/>
        </w:rPr>
        <w:t>По чертежу изготовить</w:t>
      </w:r>
      <w:r>
        <w:rPr>
          <w:rFonts w:ascii="Times New Roman" w:hAnsi="Times New Roman"/>
          <w:b/>
          <w:i/>
          <w:sz w:val="28"/>
          <w:szCs w:val="28"/>
          <w:lang w:eastAsia="en-US"/>
        </w:rPr>
        <w:t xml:space="preserve"> винт</w:t>
      </w:r>
    </w:p>
    <w:p w:rsidR="00FD7E1D" w:rsidRPr="000B626E" w:rsidRDefault="00FD7E1D" w:rsidP="00163ECA">
      <w:pPr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FD7E1D" w:rsidRPr="00372E42" w:rsidRDefault="00FD7E1D" w:rsidP="00163ECA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372E42">
        <w:rPr>
          <w:rFonts w:ascii="Times New Roman" w:hAnsi="Times New Roman"/>
          <w:b/>
          <w:sz w:val="28"/>
          <w:szCs w:val="28"/>
          <w:lang w:eastAsia="en-US"/>
        </w:rPr>
        <w:t>Технические условия:</w:t>
      </w:r>
    </w:p>
    <w:p w:rsidR="00FD7E1D" w:rsidRPr="000B626E" w:rsidRDefault="00FD7E1D" w:rsidP="00163EC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B626E">
        <w:rPr>
          <w:rFonts w:ascii="Times New Roman" w:hAnsi="Times New Roman"/>
          <w:sz w:val="28"/>
          <w:szCs w:val="28"/>
        </w:rPr>
        <w:t xml:space="preserve">1. </w:t>
      </w:r>
      <w:r w:rsidRPr="001C687C">
        <w:rPr>
          <w:rFonts w:ascii="Times New Roman" w:hAnsi="Times New Roman"/>
          <w:sz w:val="28"/>
          <w:szCs w:val="28"/>
        </w:rPr>
        <w:t xml:space="preserve">Материал изготовления </w:t>
      </w:r>
      <w:r>
        <w:rPr>
          <w:rFonts w:ascii="Times New Roman" w:hAnsi="Times New Roman"/>
          <w:sz w:val="28"/>
          <w:szCs w:val="28"/>
        </w:rPr>
        <w:t>п</w:t>
      </w:r>
      <w:r w:rsidRPr="00F61CEA">
        <w:rPr>
          <w:rFonts w:ascii="Times New Roman" w:hAnsi="Times New Roman"/>
          <w:sz w:val="28"/>
          <w:szCs w:val="28"/>
        </w:rPr>
        <w:t xml:space="preserve">руток </w:t>
      </w:r>
      <w:r>
        <w:rPr>
          <w:rFonts w:ascii="Times New Roman" w:hAnsi="Times New Roman"/>
          <w:sz w:val="28"/>
          <w:szCs w:val="28"/>
        </w:rPr>
        <w:t>к</w:t>
      </w:r>
      <w:r w:rsidRPr="00F61CEA">
        <w:rPr>
          <w:rFonts w:ascii="Times New Roman" w:hAnsi="Times New Roman"/>
          <w:sz w:val="28"/>
          <w:szCs w:val="28"/>
        </w:rPr>
        <w:t>руг</w:t>
      </w:r>
      <w:r>
        <w:rPr>
          <w:rFonts w:ascii="Times New Roman" w:hAnsi="Times New Roman"/>
          <w:sz w:val="28"/>
          <w:szCs w:val="28"/>
        </w:rPr>
        <w:t>лый</w:t>
      </w:r>
      <w:r w:rsidRPr="00F61CEA">
        <w:rPr>
          <w:rFonts w:ascii="Times New Roman" w:hAnsi="Times New Roman"/>
          <w:sz w:val="28"/>
          <w:szCs w:val="28"/>
        </w:rPr>
        <w:t xml:space="preserve"> стальной марки Ст3, Ø 16 мм и длиной 1</w:t>
      </w:r>
      <w:r>
        <w:rPr>
          <w:rFonts w:ascii="Times New Roman" w:hAnsi="Times New Roman"/>
          <w:sz w:val="28"/>
          <w:szCs w:val="28"/>
        </w:rPr>
        <w:t>2</w:t>
      </w:r>
      <w:r w:rsidRPr="00F61CEA">
        <w:rPr>
          <w:rFonts w:ascii="Times New Roman" w:hAnsi="Times New Roman"/>
          <w:sz w:val="28"/>
          <w:szCs w:val="28"/>
        </w:rPr>
        <w:t>0 мм (ГОСТ 2590-88).</w:t>
      </w:r>
    </w:p>
    <w:p w:rsidR="00FD7E1D" w:rsidRDefault="00FD7E1D" w:rsidP="00163EC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B626E">
        <w:rPr>
          <w:rFonts w:ascii="Times New Roman" w:hAnsi="Times New Roman"/>
          <w:sz w:val="28"/>
          <w:szCs w:val="28"/>
        </w:rPr>
        <w:t>. Предельные отклонения размеров готового изделия: ±</w:t>
      </w:r>
      <w:r>
        <w:rPr>
          <w:rFonts w:ascii="Times New Roman" w:hAnsi="Times New Roman"/>
          <w:sz w:val="28"/>
          <w:szCs w:val="28"/>
        </w:rPr>
        <w:t>0,5</w:t>
      </w:r>
      <w:r w:rsidRPr="000B626E">
        <w:rPr>
          <w:rFonts w:ascii="Times New Roman" w:hAnsi="Times New Roman"/>
          <w:sz w:val="28"/>
          <w:szCs w:val="28"/>
        </w:rPr>
        <w:t xml:space="preserve"> мм.</w:t>
      </w:r>
    </w:p>
    <w:p w:rsidR="00FD7E1D" w:rsidRDefault="00FD7E1D" w:rsidP="00163EC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Габаритные размеры изделия:</w:t>
      </w:r>
    </w:p>
    <w:p w:rsidR="00FD7E1D" w:rsidRPr="00F61CEA" w:rsidRDefault="00FD7E1D" w:rsidP="00163ECA">
      <w:pPr>
        <w:spacing w:after="0"/>
        <w:ind w:firstLine="17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 w:rsidRPr="00EE3E35">
        <w:rPr>
          <w:rFonts w:ascii="Times New Roman" w:hAnsi="Times New Roman"/>
          <w:sz w:val="28"/>
          <w:szCs w:val="28"/>
        </w:rPr>
        <w:t xml:space="preserve"> </w:t>
      </w:r>
      <w:r w:rsidRPr="00F61CEA">
        <w:rPr>
          <w:rFonts w:ascii="Times New Roman" w:hAnsi="Times New Roman"/>
          <w:sz w:val="28"/>
          <w:szCs w:val="28"/>
        </w:rPr>
        <w:t>=</w:t>
      </w:r>
      <w:r w:rsidRPr="00EE3E35">
        <w:rPr>
          <w:rFonts w:ascii="Times New Roman" w:hAnsi="Times New Roman"/>
          <w:sz w:val="28"/>
          <w:szCs w:val="28"/>
        </w:rPr>
        <w:t xml:space="preserve"> 14 </w:t>
      </w:r>
      <w:r>
        <w:rPr>
          <w:rFonts w:ascii="Times New Roman" w:hAnsi="Times New Roman"/>
          <w:sz w:val="28"/>
          <w:szCs w:val="28"/>
        </w:rPr>
        <w:t>мм</w:t>
      </w:r>
    </w:p>
    <w:p w:rsidR="00FD7E1D" w:rsidRPr="00F61CEA" w:rsidRDefault="00FD7E1D" w:rsidP="00163ECA">
      <w:pPr>
        <w:spacing w:after="0"/>
        <w:ind w:firstLine="17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 w:rsidRPr="00EE3E35">
        <w:rPr>
          <w:rFonts w:ascii="Times New Roman" w:hAnsi="Times New Roman"/>
          <w:sz w:val="28"/>
          <w:szCs w:val="28"/>
        </w:rPr>
        <w:t xml:space="preserve"> </w:t>
      </w:r>
      <w:r w:rsidRPr="00F61CEA">
        <w:rPr>
          <w:rFonts w:ascii="Times New Roman" w:hAnsi="Times New Roman"/>
          <w:sz w:val="28"/>
          <w:szCs w:val="28"/>
        </w:rPr>
        <w:t>=</w:t>
      </w:r>
      <w:r w:rsidRPr="00EE3E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 мм</w:t>
      </w:r>
    </w:p>
    <w:p w:rsidR="00FD7E1D" w:rsidRPr="00F61CEA" w:rsidRDefault="00FD7E1D" w:rsidP="00163ECA">
      <w:pPr>
        <w:spacing w:after="0"/>
        <w:ind w:firstLine="17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K</w:t>
      </w:r>
      <w:r w:rsidRPr="00EE3E35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10 мм</w:t>
      </w:r>
    </w:p>
    <w:p w:rsidR="00FD7E1D" w:rsidRPr="00EE3E35" w:rsidRDefault="00FD7E1D" w:rsidP="00163ECA">
      <w:pPr>
        <w:spacing w:after="0"/>
        <w:ind w:firstLine="17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b</w:t>
      </w:r>
      <w:r w:rsidRPr="00EE3E35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30 мм</w:t>
      </w:r>
    </w:p>
    <w:p w:rsidR="00FD7E1D" w:rsidRPr="00EE3E35" w:rsidRDefault="00FD7E1D" w:rsidP="00163ECA">
      <w:pPr>
        <w:spacing w:after="0"/>
        <w:ind w:firstLine="170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l</w:t>
      </w:r>
      <w:r w:rsidRPr="00EE3E35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60 мм</w:t>
      </w:r>
    </w:p>
    <w:p w:rsidR="00FD7E1D" w:rsidRPr="00EE3E35" w:rsidRDefault="00FD7E1D" w:rsidP="00163ECA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FD7E1D" w:rsidRDefault="00FD7E1D" w:rsidP="00163EC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A60CF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277.5pt;height:164.25pt;visibility:visible">
            <v:imagedata r:id="rId5" o:title=""/>
          </v:shape>
        </w:pict>
      </w:r>
    </w:p>
    <w:p w:rsidR="00FD7E1D" w:rsidRDefault="00FD7E1D" w:rsidP="00163ECA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FD7E1D" w:rsidRDefault="00FD7E1D" w:rsidP="00163ECA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1. Винт</w:t>
      </w:r>
    </w:p>
    <w:p w:rsidR="00FD7E1D" w:rsidRDefault="00FD7E1D" w:rsidP="00163ECA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FD7E1D" w:rsidRDefault="00FD7E1D" w:rsidP="00163ECA">
      <w:pPr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D7E1D" w:rsidRPr="002A60CF" w:rsidRDefault="00FD7E1D" w:rsidP="00163ECA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2A60CF">
        <w:rPr>
          <w:rFonts w:ascii="Times New Roman" w:hAnsi="Times New Roman"/>
          <w:b/>
          <w:sz w:val="28"/>
          <w:szCs w:val="28"/>
          <w:lang w:eastAsia="en-US"/>
        </w:rPr>
        <w:t>Карта пооперационного контроля</w:t>
      </w:r>
    </w:p>
    <w:p w:rsidR="00FD7E1D" w:rsidRDefault="00FD7E1D" w:rsidP="00163ECA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9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795"/>
        <w:gridCol w:w="1053"/>
        <w:gridCol w:w="1635"/>
        <w:gridCol w:w="1356"/>
      </w:tblGrid>
      <w:tr w:rsidR="00FD7E1D" w:rsidRPr="002A60CF" w:rsidTr="00B9070B">
        <w:trPr>
          <w:jc w:val="center"/>
        </w:trPr>
        <w:tc>
          <w:tcPr>
            <w:tcW w:w="648" w:type="dxa"/>
            <w:hideMark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26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26E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795" w:type="dxa"/>
            <w:hideMark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26E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053" w:type="dxa"/>
            <w:hideMark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26E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 w:rsidRPr="009C26E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0B626E">
              <w:rPr>
                <w:rFonts w:ascii="Times New Roman" w:hAnsi="Times New Roman"/>
                <w:b/>
                <w:sz w:val="24"/>
                <w:szCs w:val="24"/>
              </w:rPr>
              <w:t>во</w:t>
            </w:r>
          </w:p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26E">
              <w:rPr>
                <w:rFonts w:ascii="Times New Roman" w:hAnsi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635" w:type="dxa"/>
          </w:tcPr>
          <w:p w:rsidR="00FD7E1D" w:rsidRPr="009C26E5" w:rsidRDefault="00FD7E1D" w:rsidP="00B90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6E5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FD7E1D" w:rsidRPr="009C26E5" w:rsidRDefault="00FD7E1D" w:rsidP="00B90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6E5">
              <w:rPr>
                <w:rFonts w:ascii="Times New Roman" w:hAnsi="Times New Roman"/>
                <w:b/>
                <w:sz w:val="24"/>
                <w:szCs w:val="24"/>
              </w:rPr>
              <w:t>баллов,</w:t>
            </w:r>
          </w:p>
          <w:p w:rsidR="00FD7E1D" w:rsidRPr="009C26E5" w:rsidRDefault="00FD7E1D" w:rsidP="00B90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6E5">
              <w:rPr>
                <w:rFonts w:ascii="Times New Roman" w:hAnsi="Times New Roman"/>
                <w:b/>
                <w:sz w:val="24"/>
                <w:szCs w:val="24"/>
              </w:rPr>
              <w:t>выставлен-</w:t>
            </w:r>
          </w:p>
          <w:p w:rsidR="00FD7E1D" w:rsidRPr="009C26E5" w:rsidRDefault="00FD7E1D" w:rsidP="00B90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6E5">
              <w:rPr>
                <w:rFonts w:ascii="Times New Roman" w:hAnsi="Times New Roman"/>
                <w:b/>
                <w:sz w:val="24"/>
                <w:szCs w:val="24"/>
              </w:rPr>
              <w:t>ных членами жюри</w:t>
            </w:r>
          </w:p>
        </w:tc>
        <w:tc>
          <w:tcPr>
            <w:tcW w:w="1356" w:type="dxa"/>
            <w:hideMark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26E">
              <w:rPr>
                <w:rFonts w:ascii="Times New Roman" w:hAnsi="Times New Roman"/>
                <w:b/>
                <w:sz w:val="24"/>
                <w:szCs w:val="24"/>
              </w:rPr>
              <w:t>Номер</w:t>
            </w:r>
            <w:r w:rsidRPr="009C26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B626E">
              <w:rPr>
                <w:rFonts w:ascii="Times New Roman" w:hAnsi="Times New Roman"/>
                <w:b/>
                <w:sz w:val="24"/>
                <w:szCs w:val="24"/>
              </w:rPr>
              <w:t>участника</w:t>
            </w:r>
          </w:p>
        </w:tc>
      </w:tr>
      <w:tr w:rsidR="00FD7E1D" w:rsidRPr="002A60CF" w:rsidTr="00B9070B">
        <w:trPr>
          <w:jc w:val="center"/>
        </w:trPr>
        <w:tc>
          <w:tcPr>
            <w:tcW w:w="648" w:type="dxa"/>
            <w:hideMark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95" w:type="dxa"/>
            <w:hideMark/>
          </w:tcPr>
          <w:p w:rsidR="00FD7E1D" w:rsidRPr="000B626E" w:rsidRDefault="00FD7E1D" w:rsidP="00B907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1053" w:type="dxa"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6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FD7E1D" w:rsidRPr="009C26E5" w:rsidRDefault="00FD7E1D" w:rsidP="00B90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 w:val="restart"/>
          </w:tcPr>
          <w:p w:rsidR="00FD7E1D" w:rsidRPr="000B626E" w:rsidRDefault="00FD7E1D" w:rsidP="00B90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E1D" w:rsidRPr="002A60CF" w:rsidTr="00B9070B">
        <w:trPr>
          <w:jc w:val="center"/>
        </w:trPr>
        <w:tc>
          <w:tcPr>
            <w:tcW w:w="648" w:type="dxa"/>
            <w:hideMark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95" w:type="dxa"/>
            <w:hideMark/>
          </w:tcPr>
          <w:p w:rsidR="00FD7E1D" w:rsidRPr="000B626E" w:rsidRDefault="00FD7E1D" w:rsidP="00B907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Соблюдение правил техники безопасности. Соблю</w:t>
            </w:r>
            <w:r>
              <w:rPr>
                <w:rFonts w:ascii="Times New Roman" w:hAnsi="Times New Roman"/>
                <w:sz w:val="24"/>
                <w:szCs w:val="24"/>
              </w:rPr>
              <w:t>дение порядка на рабочем месте.</w:t>
            </w:r>
          </w:p>
          <w:p w:rsidR="00FD7E1D" w:rsidRPr="000B626E" w:rsidRDefault="00FD7E1D" w:rsidP="00B907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Культура труда</w:t>
            </w:r>
          </w:p>
        </w:tc>
        <w:tc>
          <w:tcPr>
            <w:tcW w:w="1053" w:type="dxa"/>
            <w:hideMark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5" w:type="dxa"/>
          </w:tcPr>
          <w:p w:rsidR="00FD7E1D" w:rsidRPr="009C26E5" w:rsidRDefault="00FD7E1D" w:rsidP="00B90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  <w:hideMark/>
          </w:tcPr>
          <w:p w:rsidR="00FD7E1D" w:rsidRPr="000B626E" w:rsidRDefault="00FD7E1D" w:rsidP="00B90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E1D" w:rsidRPr="002A60CF" w:rsidTr="00B9070B">
        <w:trPr>
          <w:jc w:val="center"/>
        </w:trPr>
        <w:tc>
          <w:tcPr>
            <w:tcW w:w="648" w:type="dxa"/>
            <w:hideMark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95" w:type="dxa"/>
            <w:hideMark/>
          </w:tcPr>
          <w:p w:rsidR="00FD7E1D" w:rsidRPr="000B626E" w:rsidRDefault="00FD7E1D" w:rsidP="00B907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6E5">
              <w:rPr>
                <w:rFonts w:ascii="Times New Roman" w:hAnsi="Times New Roman"/>
                <w:sz w:val="24"/>
                <w:szCs w:val="24"/>
              </w:rPr>
              <w:t>Разработка технологической документации на изготовление изделия в соответствии с техническими условиями и требованиями к рабочим чертежам (ГОСТ-2.107-68)</w:t>
            </w:r>
          </w:p>
        </w:tc>
        <w:tc>
          <w:tcPr>
            <w:tcW w:w="1053" w:type="dxa"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35" w:type="dxa"/>
          </w:tcPr>
          <w:p w:rsidR="00FD7E1D" w:rsidRPr="009C26E5" w:rsidRDefault="00FD7E1D" w:rsidP="00B90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  <w:hideMark/>
          </w:tcPr>
          <w:p w:rsidR="00FD7E1D" w:rsidRPr="000B626E" w:rsidRDefault="00FD7E1D" w:rsidP="00B90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E1D" w:rsidRPr="002A60CF" w:rsidTr="00B9070B">
        <w:trPr>
          <w:jc w:val="center"/>
        </w:trPr>
        <w:tc>
          <w:tcPr>
            <w:tcW w:w="648" w:type="dxa"/>
            <w:hideMark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795" w:type="dxa"/>
            <w:hideMark/>
          </w:tcPr>
          <w:p w:rsidR="00FD7E1D" w:rsidRPr="000B626E" w:rsidRDefault="00FD7E1D" w:rsidP="00B907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/>
                <w:sz w:val="24"/>
                <w:szCs w:val="24"/>
              </w:rPr>
              <w:t>станка</w:t>
            </w:r>
            <w:r w:rsidRPr="000B626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64FC">
              <w:rPr>
                <w:rFonts w:ascii="Times New Roman" w:hAnsi="Times New Roman"/>
                <w:sz w:val="24"/>
                <w:szCs w:val="24"/>
              </w:rPr>
              <w:t>установка резцов</w:t>
            </w:r>
          </w:p>
        </w:tc>
        <w:tc>
          <w:tcPr>
            <w:tcW w:w="1053" w:type="dxa"/>
            <w:hideMark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5" w:type="dxa"/>
          </w:tcPr>
          <w:p w:rsidR="00FD7E1D" w:rsidRPr="009C26E5" w:rsidRDefault="00FD7E1D" w:rsidP="00B90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  <w:hideMark/>
          </w:tcPr>
          <w:p w:rsidR="00FD7E1D" w:rsidRPr="000B626E" w:rsidRDefault="00FD7E1D" w:rsidP="00B90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E1D" w:rsidRPr="002A60CF" w:rsidTr="00B9070B">
        <w:trPr>
          <w:jc w:val="center"/>
        </w:trPr>
        <w:tc>
          <w:tcPr>
            <w:tcW w:w="648" w:type="dxa"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795" w:type="dxa"/>
          </w:tcPr>
          <w:p w:rsidR="00FD7E1D" w:rsidRPr="000B626E" w:rsidRDefault="00FD7E1D" w:rsidP="00B907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15F9">
              <w:rPr>
                <w:rFonts w:ascii="Times New Roman" w:hAnsi="Times New Roman"/>
                <w:sz w:val="24"/>
                <w:szCs w:val="24"/>
              </w:rPr>
              <w:t>Подготовка заго</w:t>
            </w:r>
            <w:r>
              <w:rPr>
                <w:rFonts w:ascii="Times New Roman" w:hAnsi="Times New Roman"/>
                <w:sz w:val="24"/>
                <w:szCs w:val="24"/>
              </w:rPr>
              <w:t>товки и ее крепление на станке</w:t>
            </w:r>
          </w:p>
        </w:tc>
        <w:tc>
          <w:tcPr>
            <w:tcW w:w="1053" w:type="dxa"/>
          </w:tcPr>
          <w:p w:rsidR="00FD7E1D" w:rsidRPr="009C26E5" w:rsidRDefault="00FD7E1D" w:rsidP="00B907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35" w:type="dxa"/>
          </w:tcPr>
          <w:p w:rsidR="00FD7E1D" w:rsidRPr="009C26E5" w:rsidRDefault="00FD7E1D" w:rsidP="00B90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</w:tcPr>
          <w:p w:rsidR="00FD7E1D" w:rsidRPr="000B626E" w:rsidRDefault="00FD7E1D" w:rsidP="00B90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E1D" w:rsidRPr="002A60CF" w:rsidTr="00B9070B">
        <w:trPr>
          <w:trHeight w:val="301"/>
          <w:jc w:val="center"/>
        </w:trPr>
        <w:tc>
          <w:tcPr>
            <w:tcW w:w="648" w:type="dxa"/>
            <w:vMerge w:val="restart"/>
            <w:hideMark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0B62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95" w:type="dxa"/>
            <w:hideMark/>
          </w:tcPr>
          <w:p w:rsidR="00FD7E1D" w:rsidRPr="000B626E" w:rsidRDefault="00FD7E1D" w:rsidP="00B907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Технология изготовления изделия:</w:t>
            </w:r>
          </w:p>
        </w:tc>
        <w:tc>
          <w:tcPr>
            <w:tcW w:w="1053" w:type="dxa"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FD7E1D" w:rsidRPr="009C26E5" w:rsidRDefault="00FD7E1D" w:rsidP="00B90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  <w:hideMark/>
          </w:tcPr>
          <w:p w:rsidR="00FD7E1D" w:rsidRPr="000B626E" w:rsidRDefault="00FD7E1D" w:rsidP="00B90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E1D" w:rsidRPr="002A60CF" w:rsidTr="00B9070B">
        <w:trPr>
          <w:trHeight w:val="620"/>
          <w:jc w:val="center"/>
        </w:trPr>
        <w:tc>
          <w:tcPr>
            <w:tcW w:w="648" w:type="dxa"/>
            <w:vMerge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5" w:type="dxa"/>
          </w:tcPr>
          <w:p w:rsidR="00FD7E1D" w:rsidRPr="000B626E" w:rsidRDefault="00FD7E1D" w:rsidP="00B907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- разметка заготовки в соответствие с    чертежом;</w:t>
            </w:r>
          </w:p>
        </w:tc>
        <w:tc>
          <w:tcPr>
            <w:tcW w:w="1053" w:type="dxa"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5" w:type="dxa"/>
          </w:tcPr>
          <w:p w:rsidR="00FD7E1D" w:rsidRPr="009C26E5" w:rsidRDefault="00FD7E1D" w:rsidP="00B90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</w:tcPr>
          <w:p w:rsidR="00FD7E1D" w:rsidRPr="000B626E" w:rsidRDefault="00FD7E1D" w:rsidP="00B90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E1D" w:rsidRPr="002A60CF" w:rsidTr="00B9070B">
        <w:trPr>
          <w:trHeight w:val="904"/>
          <w:jc w:val="center"/>
        </w:trPr>
        <w:tc>
          <w:tcPr>
            <w:tcW w:w="648" w:type="dxa"/>
            <w:vMerge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5" w:type="dxa"/>
          </w:tcPr>
          <w:p w:rsidR="00FD7E1D" w:rsidRPr="000B626E" w:rsidRDefault="00FD7E1D" w:rsidP="00B907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- технологическая последовательность   изготовления изделия в соответствии с   чертежом;</w:t>
            </w:r>
          </w:p>
        </w:tc>
        <w:tc>
          <w:tcPr>
            <w:tcW w:w="1053" w:type="dxa"/>
          </w:tcPr>
          <w:p w:rsidR="00FD7E1D" w:rsidRPr="000B626E" w:rsidRDefault="00FD7E1D" w:rsidP="00370C9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35" w:type="dxa"/>
          </w:tcPr>
          <w:p w:rsidR="00FD7E1D" w:rsidRPr="009C26E5" w:rsidRDefault="00FD7E1D" w:rsidP="00B90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</w:tcPr>
          <w:p w:rsidR="00FD7E1D" w:rsidRPr="000B626E" w:rsidRDefault="00FD7E1D" w:rsidP="00B90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E1D" w:rsidRPr="002A60CF" w:rsidTr="00B9070B">
        <w:trPr>
          <w:trHeight w:val="335"/>
          <w:jc w:val="center"/>
        </w:trPr>
        <w:tc>
          <w:tcPr>
            <w:tcW w:w="648" w:type="dxa"/>
            <w:vMerge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5" w:type="dxa"/>
          </w:tcPr>
          <w:p w:rsidR="00FD7E1D" w:rsidRPr="000B626E" w:rsidRDefault="00FD7E1D" w:rsidP="00B907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нарезание резьбы</w:t>
            </w:r>
          </w:p>
        </w:tc>
        <w:tc>
          <w:tcPr>
            <w:tcW w:w="1053" w:type="dxa"/>
          </w:tcPr>
          <w:p w:rsidR="00FD7E1D" w:rsidRDefault="00FD7E1D" w:rsidP="00B907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35" w:type="dxa"/>
          </w:tcPr>
          <w:p w:rsidR="00FD7E1D" w:rsidRPr="009C26E5" w:rsidRDefault="00FD7E1D" w:rsidP="00B90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</w:tcPr>
          <w:p w:rsidR="00FD7E1D" w:rsidRPr="000B626E" w:rsidRDefault="00FD7E1D" w:rsidP="00B90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E1D" w:rsidRPr="002A60CF" w:rsidTr="00B9070B">
        <w:trPr>
          <w:trHeight w:val="937"/>
          <w:jc w:val="center"/>
        </w:trPr>
        <w:tc>
          <w:tcPr>
            <w:tcW w:w="648" w:type="dxa"/>
            <w:vMerge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5" w:type="dxa"/>
          </w:tcPr>
          <w:p w:rsidR="00FD7E1D" w:rsidRPr="000B626E" w:rsidRDefault="00FD7E1D" w:rsidP="00B907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- точность изготовления готового изделия в соответствии с чертежом и техническими условиями;</w:t>
            </w:r>
          </w:p>
        </w:tc>
        <w:tc>
          <w:tcPr>
            <w:tcW w:w="1053" w:type="dxa"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35" w:type="dxa"/>
          </w:tcPr>
          <w:p w:rsidR="00FD7E1D" w:rsidRPr="009C26E5" w:rsidRDefault="00FD7E1D" w:rsidP="00B90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</w:tcPr>
          <w:p w:rsidR="00FD7E1D" w:rsidRPr="000B626E" w:rsidRDefault="00FD7E1D" w:rsidP="00B90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E1D" w:rsidRPr="002A60CF" w:rsidTr="00B9070B">
        <w:trPr>
          <w:trHeight w:val="670"/>
          <w:jc w:val="center"/>
        </w:trPr>
        <w:tc>
          <w:tcPr>
            <w:tcW w:w="648" w:type="dxa"/>
            <w:vMerge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5" w:type="dxa"/>
          </w:tcPr>
          <w:p w:rsidR="00FD7E1D" w:rsidRPr="000B626E" w:rsidRDefault="00FD7E1D" w:rsidP="00B907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- качество и чистота обработки готового изделия</w:t>
            </w:r>
          </w:p>
        </w:tc>
        <w:tc>
          <w:tcPr>
            <w:tcW w:w="1053" w:type="dxa"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5" w:type="dxa"/>
          </w:tcPr>
          <w:p w:rsidR="00FD7E1D" w:rsidRPr="009C26E5" w:rsidRDefault="00FD7E1D" w:rsidP="00B90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</w:tcPr>
          <w:p w:rsidR="00FD7E1D" w:rsidRPr="000B626E" w:rsidRDefault="00FD7E1D" w:rsidP="00B90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E1D" w:rsidRPr="002A60CF" w:rsidTr="00B9070B">
        <w:trPr>
          <w:jc w:val="center"/>
        </w:trPr>
        <w:tc>
          <w:tcPr>
            <w:tcW w:w="648" w:type="dxa"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B62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95" w:type="dxa"/>
            <w:hideMark/>
          </w:tcPr>
          <w:p w:rsidR="00FD7E1D" w:rsidRPr="000B626E" w:rsidRDefault="00FD7E1D" w:rsidP="00B9070B">
            <w:pPr>
              <w:tabs>
                <w:tab w:val="left" w:pos="72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1053" w:type="dxa"/>
            <w:hideMark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6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FD7E1D" w:rsidRPr="009C26E5" w:rsidRDefault="00FD7E1D" w:rsidP="00B90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  <w:hideMark/>
          </w:tcPr>
          <w:p w:rsidR="00FD7E1D" w:rsidRPr="000B626E" w:rsidRDefault="00FD7E1D" w:rsidP="00B90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E1D" w:rsidRPr="002A60CF" w:rsidTr="00B9070B">
        <w:trPr>
          <w:jc w:val="center"/>
        </w:trPr>
        <w:tc>
          <w:tcPr>
            <w:tcW w:w="648" w:type="dxa"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795" w:type="dxa"/>
            <w:hideMark/>
          </w:tcPr>
          <w:p w:rsidR="00FD7E1D" w:rsidRPr="000B626E" w:rsidRDefault="00FD7E1D" w:rsidP="00B907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Время изготовления</w:t>
            </w:r>
          </w:p>
        </w:tc>
        <w:tc>
          <w:tcPr>
            <w:tcW w:w="1053" w:type="dxa"/>
            <w:hideMark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6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FD7E1D" w:rsidRPr="009C26E5" w:rsidRDefault="00FD7E1D" w:rsidP="00B90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  <w:hideMark/>
          </w:tcPr>
          <w:p w:rsidR="00FD7E1D" w:rsidRPr="000B626E" w:rsidRDefault="00FD7E1D" w:rsidP="00B90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E1D" w:rsidRPr="002A60CF" w:rsidTr="00B9070B">
        <w:trPr>
          <w:jc w:val="center"/>
        </w:trPr>
        <w:tc>
          <w:tcPr>
            <w:tcW w:w="648" w:type="dxa"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5" w:type="dxa"/>
            <w:hideMark/>
          </w:tcPr>
          <w:p w:rsidR="00FD7E1D" w:rsidRPr="000B626E" w:rsidRDefault="00FD7E1D" w:rsidP="00B9070B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B626E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53" w:type="dxa"/>
            <w:hideMark/>
          </w:tcPr>
          <w:p w:rsidR="00FD7E1D" w:rsidRPr="000B626E" w:rsidRDefault="00FD7E1D" w:rsidP="00B907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635" w:type="dxa"/>
          </w:tcPr>
          <w:p w:rsidR="00FD7E1D" w:rsidRPr="009C26E5" w:rsidRDefault="00FD7E1D" w:rsidP="00B90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  <w:hideMark/>
          </w:tcPr>
          <w:p w:rsidR="00FD7E1D" w:rsidRPr="000B626E" w:rsidRDefault="00FD7E1D" w:rsidP="00B90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7E1D" w:rsidRDefault="00FD7E1D" w:rsidP="00163ECA">
      <w:pPr>
        <w:spacing w:after="0"/>
        <w:rPr>
          <w:rFonts w:ascii="Times New Roman" w:hAnsi="Times New Roman"/>
          <w:sz w:val="28"/>
          <w:szCs w:val="28"/>
        </w:rPr>
      </w:pPr>
    </w:p>
    <w:p w:rsidR="00FD7E1D" w:rsidRPr="002A60CF" w:rsidRDefault="00FD7E1D" w:rsidP="00163EC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2A60CF">
        <w:rPr>
          <w:rFonts w:ascii="Times New Roman" w:hAnsi="Times New Roman"/>
          <w:b/>
          <w:sz w:val="24"/>
          <w:szCs w:val="24"/>
          <w:lang w:eastAsia="en-US"/>
        </w:rPr>
        <w:t>Председатель:</w:t>
      </w:r>
    </w:p>
    <w:p w:rsidR="00FD7E1D" w:rsidRPr="002A60CF" w:rsidRDefault="00FD7E1D" w:rsidP="00163EC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FD7E1D" w:rsidRPr="002A60CF" w:rsidRDefault="00FD7E1D" w:rsidP="00163EC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2A60CF">
        <w:rPr>
          <w:rFonts w:ascii="Times New Roman" w:hAnsi="Times New Roman"/>
          <w:b/>
          <w:sz w:val="24"/>
          <w:szCs w:val="24"/>
          <w:lang w:eastAsia="en-US"/>
        </w:rPr>
        <w:t>Члены жюри:</w:t>
      </w:r>
    </w:p>
    <w:p w:rsidR="00FD7E1D" w:rsidRPr="00773AC3" w:rsidRDefault="00FD7E1D" w:rsidP="00773AC3">
      <w:pPr>
        <w:spacing w:after="0"/>
        <w:ind w:firstLine="709"/>
        <w:rPr>
          <w:rFonts w:cs="Calibri"/>
          <w:lang w:eastAsia="en-US"/>
        </w:rPr>
      </w:pPr>
    </w:p>
    <w:p w:rsidR="00FD7E1D" w:rsidRPr="002A60CF" w:rsidRDefault="00FD7E1D">
      <w:pPr>
        <w:spacing w:after="0"/>
        <w:ind w:firstLine="709"/>
        <w:rPr>
          <w:rFonts w:ascii="Times New Roman" w:hAnsi="Times New Roman"/>
          <w:b/>
          <w:sz w:val="24"/>
          <w:szCs w:val="24"/>
          <w:lang w:eastAsia="en-US"/>
        </w:rPr>
      </w:pPr>
      <w:r w:rsidRPr="002A60CF">
        <w:rPr>
          <w:rFonts w:ascii="Times New Roman" w:hAnsi="Times New Roman"/>
          <w:b/>
          <w:sz w:val="24"/>
          <w:szCs w:val="24"/>
          <w:lang w:eastAsia="en-US"/>
        </w:rPr>
        <w:br w:type="page"/>
      </w:r>
    </w:p>
    <w:p w:rsidR="00FD7E1D" w:rsidRPr="00133023" w:rsidRDefault="00FD7E1D" w:rsidP="004615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ПРАКТИЧЕСКОЕ ЗАДАНИЕ</w:t>
      </w:r>
    </w:p>
    <w:p w:rsidR="00FD7E1D" w:rsidRPr="00133023" w:rsidRDefault="00FD7E1D" w:rsidP="004615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</w:t>
      </w:r>
      <w:r w:rsidRPr="00133023">
        <w:rPr>
          <w:rFonts w:ascii="Times New Roman" w:hAnsi="Times New Roman"/>
          <w:b/>
          <w:sz w:val="28"/>
          <w:szCs w:val="28"/>
        </w:rPr>
        <w:t xml:space="preserve"> этапа Всероссийской олимпиады школьников по технологии</w:t>
      </w:r>
    </w:p>
    <w:p w:rsidR="00FD7E1D" w:rsidRPr="00133023" w:rsidRDefault="00FD7E1D" w:rsidP="004615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2017/2018 учебного года</w:t>
      </w:r>
    </w:p>
    <w:p w:rsidR="00FD7E1D" w:rsidRPr="00133023" w:rsidRDefault="00FD7E1D" w:rsidP="004615C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НОМИНАЦИЯ «ТЕХНИКА И ТЕХНИЧЕСКОЕ ТВОРЧЕСТВО»</w:t>
      </w:r>
    </w:p>
    <w:p w:rsidR="00FD7E1D" w:rsidRPr="00133023" w:rsidRDefault="00FD7E1D" w:rsidP="004615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133023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FD7E1D" w:rsidRPr="00BD2CB8" w:rsidRDefault="00FD7E1D" w:rsidP="004615C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D7E1D" w:rsidRPr="00BD2CB8" w:rsidRDefault="00FD7E1D" w:rsidP="004615C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9A0A5C">
        <w:rPr>
          <w:rFonts w:ascii="Times New Roman" w:hAnsi="Times New Roman"/>
          <w:b/>
          <w:sz w:val="28"/>
          <w:szCs w:val="28"/>
          <w:u w:val="single"/>
        </w:rPr>
        <w:t>Ручная металлообработка</w:t>
      </w:r>
    </w:p>
    <w:p w:rsidR="00FD7E1D" w:rsidRPr="00372E42" w:rsidRDefault="00FD7E1D" w:rsidP="00AF0818">
      <w:pPr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FD7E1D" w:rsidRPr="00372E42" w:rsidRDefault="00FD7E1D" w:rsidP="004719DC">
      <w:pPr>
        <w:spacing w:after="0"/>
        <w:ind w:left="-284"/>
        <w:jc w:val="center"/>
        <w:rPr>
          <w:rFonts w:ascii="Times New Roman" w:hAnsi="Times New Roman"/>
          <w:b/>
          <w:i/>
          <w:sz w:val="28"/>
          <w:szCs w:val="28"/>
          <w:lang w:eastAsia="en-US"/>
        </w:rPr>
      </w:pPr>
      <w:r>
        <w:rPr>
          <w:rFonts w:ascii="Times New Roman" w:hAnsi="Times New Roman"/>
          <w:b/>
          <w:i/>
          <w:sz w:val="28"/>
          <w:szCs w:val="28"/>
          <w:lang w:eastAsia="en-US"/>
        </w:rPr>
        <w:t xml:space="preserve">Сконструировать и </w:t>
      </w:r>
      <w:r w:rsidRPr="000844B8">
        <w:rPr>
          <w:rFonts w:ascii="Times New Roman" w:hAnsi="Times New Roman"/>
          <w:b/>
          <w:i/>
          <w:sz w:val="28"/>
          <w:szCs w:val="28"/>
          <w:lang w:eastAsia="en-US"/>
        </w:rPr>
        <w:t xml:space="preserve">изготовить </w:t>
      </w:r>
      <w:r>
        <w:rPr>
          <w:rFonts w:ascii="Times New Roman" w:hAnsi="Times New Roman"/>
          <w:b/>
          <w:i/>
          <w:sz w:val="28"/>
          <w:szCs w:val="28"/>
          <w:lang w:eastAsia="en-US"/>
        </w:rPr>
        <w:t>декоративную накладку для врезного замка</w:t>
      </w:r>
    </w:p>
    <w:p w:rsidR="00FD7E1D" w:rsidRPr="009A0A5C" w:rsidRDefault="00FD7E1D" w:rsidP="00AF0818">
      <w:pPr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FD7E1D" w:rsidRPr="000844B8" w:rsidRDefault="00FD7E1D" w:rsidP="00025CC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0844B8">
        <w:rPr>
          <w:rFonts w:ascii="Times New Roman" w:hAnsi="Times New Roman"/>
          <w:b/>
          <w:sz w:val="28"/>
          <w:szCs w:val="28"/>
          <w:lang w:eastAsia="en-US"/>
        </w:rPr>
        <w:t>Технические условия:</w:t>
      </w:r>
    </w:p>
    <w:p w:rsidR="00FD7E1D" w:rsidRPr="000844B8" w:rsidRDefault="00FD7E1D" w:rsidP="00025CC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0844B8">
        <w:rPr>
          <w:rFonts w:ascii="Times New Roman" w:hAnsi="Times New Roman"/>
          <w:sz w:val="28"/>
          <w:szCs w:val="28"/>
          <w:lang w:eastAsia="en-US"/>
        </w:rPr>
        <w:t xml:space="preserve">1. </w:t>
      </w:r>
      <w:r>
        <w:rPr>
          <w:rFonts w:ascii="Times New Roman" w:hAnsi="Times New Roman"/>
          <w:sz w:val="28"/>
          <w:szCs w:val="28"/>
          <w:lang w:eastAsia="en-US"/>
        </w:rPr>
        <w:t>Разработать чертеж изделия в М1:1.</w:t>
      </w:r>
    </w:p>
    <w:p w:rsidR="00FD7E1D" w:rsidRPr="000844B8" w:rsidRDefault="00FD7E1D" w:rsidP="00025CC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0844B8">
        <w:rPr>
          <w:rFonts w:ascii="Times New Roman" w:hAnsi="Times New Roman"/>
          <w:sz w:val="28"/>
          <w:szCs w:val="28"/>
          <w:lang w:eastAsia="en-US"/>
        </w:rPr>
        <w:t xml:space="preserve">2. </w:t>
      </w:r>
      <w:r>
        <w:rPr>
          <w:rFonts w:ascii="Times New Roman" w:hAnsi="Times New Roman"/>
          <w:sz w:val="28"/>
          <w:szCs w:val="28"/>
          <w:lang w:eastAsia="en-US"/>
        </w:rPr>
        <w:t>Допустимые габаритные размеры накладки 90х70х2 мм.</w:t>
      </w:r>
    </w:p>
    <w:p w:rsidR="00FD7E1D" w:rsidRDefault="00FD7E1D" w:rsidP="00025CC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3. Технологическое отверстие для ключа 25х5 мм. Отверстие сконструировать поперек заготовки.</w:t>
      </w:r>
    </w:p>
    <w:p w:rsidR="00FD7E1D" w:rsidRDefault="00FD7E1D" w:rsidP="00025CC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4. Диаметр крепежных отверстий 4 мм. Отверстия зенкуются. Количество и расположение крепежных отверстий определить самостоятельно.</w:t>
      </w:r>
    </w:p>
    <w:p w:rsidR="00FD7E1D" w:rsidRPr="000844B8" w:rsidRDefault="00FD7E1D" w:rsidP="00025CC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5. </w:t>
      </w:r>
      <w:r w:rsidRPr="000844B8">
        <w:rPr>
          <w:rFonts w:ascii="Times New Roman" w:hAnsi="Times New Roman"/>
          <w:sz w:val="28"/>
          <w:szCs w:val="28"/>
          <w:lang w:eastAsia="en-US"/>
        </w:rPr>
        <w:t>Предельные отклонения размер</w:t>
      </w:r>
      <w:r>
        <w:rPr>
          <w:rFonts w:ascii="Times New Roman" w:hAnsi="Times New Roman"/>
          <w:sz w:val="28"/>
          <w:szCs w:val="28"/>
          <w:lang w:eastAsia="en-US"/>
        </w:rPr>
        <w:t>ов готового изделия: ±0,5 мм.</w:t>
      </w:r>
    </w:p>
    <w:p w:rsidR="00FD7E1D" w:rsidRDefault="00FD7E1D" w:rsidP="00AF0818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D7E1D" w:rsidRPr="00372E42" w:rsidRDefault="00FD7E1D" w:rsidP="00AF0818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A17CD6">
        <w:rPr>
          <w:rFonts w:ascii="Times New Roman" w:hAnsi="Times New Roman"/>
          <w:i/>
          <w:sz w:val="28"/>
          <w:szCs w:val="28"/>
        </w:rPr>
        <w:t>Примечание:</w:t>
      </w:r>
      <w:r>
        <w:rPr>
          <w:rFonts w:ascii="Times New Roman" w:hAnsi="Times New Roman"/>
          <w:sz w:val="28"/>
          <w:szCs w:val="28"/>
        </w:rPr>
        <w:t xml:space="preserve"> образец не копировать.</w:t>
      </w:r>
    </w:p>
    <w:p w:rsidR="00FD7E1D" w:rsidRPr="002A60CF" w:rsidRDefault="00FD7E1D" w:rsidP="00AF0818">
      <w:pPr>
        <w:spacing w:after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FD7E1D" w:rsidRPr="002A60CF" w:rsidRDefault="00FD7E1D" w:rsidP="00A17CD6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2A60CF">
        <w:rPr>
          <w:rFonts w:ascii="Times New Roman" w:hAnsi="Times New Roman"/>
          <w:b/>
          <w:noProof/>
          <w:sz w:val="28"/>
          <w:szCs w:val="28"/>
        </w:rPr>
        <w:pict>
          <v:shape id="Рисунок 7" o:spid="_x0000_i1026" type="#_x0000_t75" style="width:118.5pt;height:154.5pt;visibility:visible">
            <v:imagedata r:id="rId6" o:title=""/>
          </v:shape>
        </w:pict>
      </w:r>
    </w:p>
    <w:p w:rsidR="00FD7E1D" w:rsidRPr="002A60CF" w:rsidRDefault="00FD7E1D" w:rsidP="00A17CD6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CC39A8">
        <w:rPr>
          <w:rFonts w:ascii="Times New Roman" w:hAnsi="Times New Roman"/>
          <w:sz w:val="28"/>
          <w:szCs w:val="28"/>
          <w:lang w:eastAsia="en-US"/>
        </w:rPr>
        <w:t>Рис</w:t>
      </w:r>
      <w:r>
        <w:rPr>
          <w:rFonts w:ascii="Times New Roman" w:hAnsi="Times New Roman"/>
          <w:sz w:val="28"/>
          <w:szCs w:val="28"/>
          <w:lang w:eastAsia="en-US"/>
        </w:rPr>
        <w:t xml:space="preserve">унок </w:t>
      </w:r>
      <w:r w:rsidRPr="00CC39A8">
        <w:rPr>
          <w:rFonts w:ascii="Times New Roman" w:hAnsi="Times New Roman"/>
          <w:sz w:val="28"/>
          <w:szCs w:val="28"/>
          <w:lang w:eastAsia="en-US"/>
        </w:rPr>
        <w:t xml:space="preserve">1. </w:t>
      </w:r>
      <w:r>
        <w:rPr>
          <w:rFonts w:ascii="Times New Roman" w:hAnsi="Times New Roman"/>
          <w:sz w:val="28"/>
          <w:szCs w:val="28"/>
          <w:lang w:eastAsia="en-US"/>
        </w:rPr>
        <w:t>Д</w:t>
      </w:r>
      <w:r w:rsidRPr="00A17CD6">
        <w:rPr>
          <w:rFonts w:ascii="Times New Roman" w:hAnsi="Times New Roman"/>
          <w:sz w:val="28"/>
          <w:szCs w:val="28"/>
          <w:lang w:eastAsia="en-US"/>
        </w:rPr>
        <w:t>екоративн</w:t>
      </w:r>
      <w:r>
        <w:rPr>
          <w:rFonts w:ascii="Times New Roman" w:hAnsi="Times New Roman"/>
          <w:sz w:val="28"/>
          <w:szCs w:val="28"/>
          <w:lang w:eastAsia="en-US"/>
        </w:rPr>
        <w:t>ая</w:t>
      </w:r>
      <w:r w:rsidRPr="00A17CD6">
        <w:rPr>
          <w:rFonts w:ascii="Times New Roman" w:hAnsi="Times New Roman"/>
          <w:sz w:val="28"/>
          <w:szCs w:val="28"/>
          <w:lang w:eastAsia="en-US"/>
        </w:rPr>
        <w:t xml:space="preserve"> накладк</w:t>
      </w:r>
      <w:r>
        <w:rPr>
          <w:rFonts w:ascii="Times New Roman" w:hAnsi="Times New Roman"/>
          <w:sz w:val="28"/>
          <w:szCs w:val="28"/>
          <w:lang w:eastAsia="en-US"/>
        </w:rPr>
        <w:t>а</w:t>
      </w:r>
      <w:r w:rsidRPr="00A17CD6">
        <w:rPr>
          <w:rFonts w:ascii="Times New Roman" w:hAnsi="Times New Roman"/>
          <w:sz w:val="28"/>
          <w:szCs w:val="28"/>
          <w:lang w:eastAsia="en-US"/>
        </w:rPr>
        <w:t xml:space="preserve"> для врезного замка</w:t>
      </w:r>
    </w:p>
    <w:p w:rsidR="00FD7E1D" w:rsidRPr="00372E42" w:rsidRDefault="00FD7E1D" w:rsidP="00AF081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u w:val="single"/>
          <w:lang w:eastAsia="en-US"/>
        </w:rPr>
      </w:pPr>
    </w:p>
    <w:p w:rsidR="00FD7E1D" w:rsidRPr="002A60CF" w:rsidRDefault="00FD7E1D" w:rsidP="00AF0818">
      <w:pPr>
        <w:spacing w:after="0"/>
        <w:ind w:firstLine="709"/>
        <w:rPr>
          <w:rFonts w:ascii="Times New Roman" w:hAnsi="Times New Roman"/>
          <w:b/>
          <w:sz w:val="28"/>
          <w:szCs w:val="28"/>
          <w:lang w:eastAsia="en-US"/>
        </w:rPr>
      </w:pPr>
      <w:r w:rsidRPr="002A60CF">
        <w:rPr>
          <w:rFonts w:ascii="Times New Roman" w:hAnsi="Times New Roman"/>
          <w:b/>
          <w:sz w:val="28"/>
          <w:szCs w:val="28"/>
          <w:lang w:eastAsia="en-US"/>
        </w:rPr>
        <w:br w:type="page"/>
      </w:r>
    </w:p>
    <w:p w:rsidR="00FD7E1D" w:rsidRPr="002A60CF" w:rsidRDefault="00FD7E1D" w:rsidP="00AF0818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2A60CF">
        <w:rPr>
          <w:rFonts w:ascii="Times New Roman" w:hAnsi="Times New Roman"/>
          <w:b/>
          <w:sz w:val="28"/>
          <w:szCs w:val="28"/>
          <w:lang w:eastAsia="en-US"/>
        </w:rPr>
        <w:t>Карта пооперационного контроля</w:t>
      </w:r>
    </w:p>
    <w:p w:rsidR="00FD7E1D" w:rsidRPr="002A60CF" w:rsidRDefault="00FD7E1D" w:rsidP="00AF0818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20"/>
        <w:gridCol w:w="1440"/>
        <w:gridCol w:w="1248"/>
        <w:gridCol w:w="1915"/>
      </w:tblGrid>
      <w:tr w:rsidR="00FD7E1D" w:rsidRPr="002A60CF" w:rsidTr="005D26E3">
        <w:tc>
          <w:tcPr>
            <w:tcW w:w="648" w:type="dxa"/>
          </w:tcPr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320" w:type="dxa"/>
          </w:tcPr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40" w:type="dxa"/>
          </w:tcPr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Макси</w:t>
            </w:r>
          </w:p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мальное</w:t>
            </w:r>
          </w:p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к-во</w:t>
            </w:r>
          </w:p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248" w:type="dxa"/>
          </w:tcPr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К-во</w:t>
            </w:r>
          </w:p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баллов,</w:t>
            </w:r>
          </w:p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выстав</w:t>
            </w:r>
          </w:p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ленных членами</w:t>
            </w:r>
          </w:p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жюри</w:t>
            </w:r>
          </w:p>
        </w:tc>
        <w:tc>
          <w:tcPr>
            <w:tcW w:w="1915" w:type="dxa"/>
          </w:tcPr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Номер, ФИО участника</w:t>
            </w:r>
          </w:p>
        </w:tc>
      </w:tr>
      <w:tr w:rsidR="00FD7E1D" w:rsidRPr="002A60CF" w:rsidTr="005D26E3">
        <w:tc>
          <w:tcPr>
            <w:tcW w:w="648" w:type="dxa"/>
          </w:tcPr>
          <w:p w:rsidR="00FD7E1D" w:rsidRPr="00211E83" w:rsidRDefault="00FD7E1D" w:rsidP="00211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20" w:type="dxa"/>
          </w:tcPr>
          <w:p w:rsidR="00FD7E1D" w:rsidRPr="00211E83" w:rsidRDefault="00FD7E1D" w:rsidP="00211E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1440" w:type="dxa"/>
          </w:tcPr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</w:tcPr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5" w:type="dxa"/>
            <w:vMerge w:val="restart"/>
          </w:tcPr>
          <w:p w:rsidR="00FD7E1D" w:rsidRPr="00211E83" w:rsidRDefault="00FD7E1D" w:rsidP="00211E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D7E1D" w:rsidRPr="002A60CF" w:rsidTr="005D26E3">
        <w:tc>
          <w:tcPr>
            <w:tcW w:w="648" w:type="dxa"/>
          </w:tcPr>
          <w:p w:rsidR="00FD7E1D" w:rsidRPr="00211E83" w:rsidRDefault="00FD7E1D" w:rsidP="00211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20" w:type="dxa"/>
          </w:tcPr>
          <w:p w:rsidR="00FD7E1D" w:rsidRPr="00211E83" w:rsidRDefault="00FD7E1D" w:rsidP="00211E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440" w:type="dxa"/>
          </w:tcPr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</w:tcPr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vAlign w:val="center"/>
          </w:tcPr>
          <w:p w:rsidR="00FD7E1D" w:rsidRPr="00211E83" w:rsidRDefault="00FD7E1D" w:rsidP="00211E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D7E1D" w:rsidRPr="002A60CF" w:rsidTr="005D26E3">
        <w:tc>
          <w:tcPr>
            <w:tcW w:w="648" w:type="dxa"/>
          </w:tcPr>
          <w:p w:rsidR="00FD7E1D" w:rsidRPr="00211E83" w:rsidRDefault="00FD7E1D" w:rsidP="00211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20" w:type="dxa"/>
          </w:tcPr>
          <w:p w:rsidR="00FD7E1D" w:rsidRPr="00211E83" w:rsidRDefault="00FD7E1D" w:rsidP="00211E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Соблюдение порядка на рабочем месте. Культура труда</w:t>
            </w:r>
          </w:p>
        </w:tc>
        <w:tc>
          <w:tcPr>
            <w:tcW w:w="1440" w:type="dxa"/>
          </w:tcPr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</w:tcPr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vAlign w:val="center"/>
          </w:tcPr>
          <w:p w:rsidR="00FD7E1D" w:rsidRPr="00211E83" w:rsidRDefault="00FD7E1D" w:rsidP="00211E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D7E1D" w:rsidRPr="002A60CF" w:rsidTr="005D26E3">
        <w:tc>
          <w:tcPr>
            <w:tcW w:w="648" w:type="dxa"/>
          </w:tcPr>
          <w:p w:rsidR="00FD7E1D" w:rsidRPr="00211E83" w:rsidRDefault="00FD7E1D" w:rsidP="00211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20" w:type="dxa"/>
          </w:tcPr>
          <w:p w:rsidR="00FD7E1D" w:rsidRPr="00211E83" w:rsidRDefault="00FD7E1D" w:rsidP="00211E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Подготовка рабочего места, материала, инструментов</w:t>
            </w:r>
          </w:p>
        </w:tc>
        <w:tc>
          <w:tcPr>
            <w:tcW w:w="1440" w:type="dxa"/>
          </w:tcPr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</w:tcPr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vAlign w:val="center"/>
          </w:tcPr>
          <w:p w:rsidR="00FD7E1D" w:rsidRPr="00211E83" w:rsidRDefault="00FD7E1D" w:rsidP="00211E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D7E1D" w:rsidRPr="002A60CF" w:rsidTr="005D26E3">
        <w:tc>
          <w:tcPr>
            <w:tcW w:w="648" w:type="dxa"/>
          </w:tcPr>
          <w:p w:rsidR="00FD7E1D" w:rsidRPr="00211E83" w:rsidRDefault="00FD7E1D" w:rsidP="00211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20" w:type="dxa"/>
          </w:tcPr>
          <w:p w:rsidR="00FD7E1D" w:rsidRPr="00211E83" w:rsidRDefault="00FD7E1D" w:rsidP="00211E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Технология изготовления изделия:</w:t>
            </w:r>
          </w:p>
          <w:p w:rsidR="00FD7E1D" w:rsidRPr="00211E83" w:rsidRDefault="00FD7E1D" w:rsidP="00211E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- разметка заготовки в соответствие с чертежом;</w:t>
            </w:r>
          </w:p>
          <w:p w:rsidR="00FD7E1D" w:rsidRPr="00211E83" w:rsidRDefault="00FD7E1D" w:rsidP="00211E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- технологическая последовательность изготовления изделия;</w:t>
            </w:r>
          </w:p>
          <w:p w:rsidR="00FD7E1D" w:rsidRPr="00211E83" w:rsidRDefault="00FD7E1D" w:rsidP="00211E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изготовление технологического отверстия для ключа</w:t>
            </w:r>
            <w:r w:rsidRPr="00211E8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D7E1D" w:rsidRPr="00211E83" w:rsidRDefault="00FD7E1D" w:rsidP="00211E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разметка, сверление и зенкование крепежных отверстий</w:t>
            </w:r>
            <w:r w:rsidRPr="00211E8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D7E1D" w:rsidRPr="00211E83" w:rsidRDefault="00FD7E1D" w:rsidP="00211E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- точность изготовления готового изделия в соответствии с чертежом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техническими условиями</w:t>
            </w:r>
            <w:r w:rsidRPr="00211E8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D7E1D" w:rsidRPr="00211E83" w:rsidRDefault="00FD7E1D" w:rsidP="00A17C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- качество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11E83">
              <w:rPr>
                <w:rFonts w:ascii="Times New Roman" w:hAnsi="Times New Roman"/>
                <w:sz w:val="24"/>
                <w:szCs w:val="24"/>
              </w:rPr>
              <w:t>чистовая обработка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дизайн</w:t>
            </w:r>
            <w:r w:rsidRPr="00211E83">
              <w:rPr>
                <w:rFonts w:ascii="Times New Roman" w:hAnsi="Times New Roman"/>
                <w:sz w:val="24"/>
                <w:szCs w:val="24"/>
              </w:rPr>
              <w:t xml:space="preserve"> готового изделия.</w:t>
            </w:r>
          </w:p>
        </w:tc>
        <w:tc>
          <w:tcPr>
            <w:tcW w:w="1440" w:type="dxa"/>
          </w:tcPr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34 балла</w:t>
            </w:r>
          </w:p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(4 б.)</w:t>
            </w:r>
          </w:p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(14 б.)</w:t>
            </w:r>
          </w:p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(4 б.)</w:t>
            </w:r>
          </w:p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7E1D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(4 б.)</w:t>
            </w:r>
          </w:p>
          <w:p w:rsidR="00FD7E1D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7E1D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(4 б.)</w:t>
            </w:r>
          </w:p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(4 б.)</w:t>
            </w:r>
          </w:p>
        </w:tc>
        <w:tc>
          <w:tcPr>
            <w:tcW w:w="1248" w:type="dxa"/>
          </w:tcPr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vAlign w:val="center"/>
          </w:tcPr>
          <w:p w:rsidR="00FD7E1D" w:rsidRPr="00211E83" w:rsidRDefault="00FD7E1D" w:rsidP="00211E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D7E1D" w:rsidRPr="002A60CF" w:rsidTr="005D26E3">
        <w:tc>
          <w:tcPr>
            <w:tcW w:w="648" w:type="dxa"/>
          </w:tcPr>
          <w:p w:rsidR="00FD7E1D" w:rsidRPr="00211E83" w:rsidRDefault="00FD7E1D" w:rsidP="00211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20" w:type="dxa"/>
          </w:tcPr>
          <w:p w:rsidR="00FD7E1D" w:rsidRPr="00211E83" w:rsidRDefault="00FD7E1D" w:rsidP="00211E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1440" w:type="dxa"/>
          </w:tcPr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</w:tcPr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vAlign w:val="center"/>
          </w:tcPr>
          <w:p w:rsidR="00FD7E1D" w:rsidRPr="00211E83" w:rsidRDefault="00FD7E1D" w:rsidP="00211E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D7E1D" w:rsidRPr="002A60CF" w:rsidTr="005D26E3">
        <w:tc>
          <w:tcPr>
            <w:tcW w:w="648" w:type="dxa"/>
          </w:tcPr>
          <w:p w:rsidR="00FD7E1D" w:rsidRPr="00211E83" w:rsidRDefault="00FD7E1D" w:rsidP="00211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20" w:type="dxa"/>
          </w:tcPr>
          <w:p w:rsidR="00FD7E1D" w:rsidRPr="00211E83" w:rsidRDefault="00FD7E1D" w:rsidP="00211E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Время изготовления – 1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211E83">
              <w:rPr>
                <w:rFonts w:ascii="Times New Roman" w:hAnsi="Times New Roman"/>
                <w:sz w:val="24"/>
                <w:szCs w:val="24"/>
              </w:rPr>
              <w:t xml:space="preserve"> мин. </w:t>
            </w:r>
          </w:p>
        </w:tc>
        <w:tc>
          <w:tcPr>
            <w:tcW w:w="1440" w:type="dxa"/>
          </w:tcPr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</w:tcPr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vAlign w:val="center"/>
          </w:tcPr>
          <w:p w:rsidR="00FD7E1D" w:rsidRPr="00211E83" w:rsidRDefault="00FD7E1D" w:rsidP="00211E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D7E1D" w:rsidRPr="002A60CF" w:rsidTr="005D26E3">
        <w:tc>
          <w:tcPr>
            <w:tcW w:w="4968" w:type="dxa"/>
            <w:gridSpan w:val="2"/>
          </w:tcPr>
          <w:p w:rsidR="00FD7E1D" w:rsidRPr="00211E83" w:rsidRDefault="00FD7E1D" w:rsidP="00211E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40" w:type="dxa"/>
          </w:tcPr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40 баллов</w:t>
            </w:r>
          </w:p>
        </w:tc>
        <w:tc>
          <w:tcPr>
            <w:tcW w:w="1248" w:type="dxa"/>
          </w:tcPr>
          <w:p w:rsidR="00FD7E1D" w:rsidRPr="00211E83" w:rsidRDefault="00FD7E1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vAlign w:val="center"/>
          </w:tcPr>
          <w:p w:rsidR="00FD7E1D" w:rsidRPr="00211E83" w:rsidRDefault="00FD7E1D" w:rsidP="00211E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</w:tbl>
    <w:p w:rsidR="00FD7E1D" w:rsidRDefault="00FD7E1D" w:rsidP="00AF0818">
      <w:pPr>
        <w:spacing w:after="0"/>
        <w:rPr>
          <w:rFonts w:ascii="Times New Roman" w:hAnsi="Times New Roman"/>
          <w:sz w:val="28"/>
          <w:szCs w:val="28"/>
        </w:rPr>
      </w:pPr>
    </w:p>
    <w:p w:rsidR="00FD7E1D" w:rsidRPr="002A60CF" w:rsidRDefault="00FD7E1D" w:rsidP="00AF081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2A60CF">
        <w:rPr>
          <w:rFonts w:ascii="Times New Roman" w:hAnsi="Times New Roman"/>
          <w:b/>
          <w:sz w:val="24"/>
          <w:szCs w:val="24"/>
          <w:lang w:eastAsia="en-US"/>
        </w:rPr>
        <w:t>Председатель:</w:t>
      </w:r>
    </w:p>
    <w:p w:rsidR="00FD7E1D" w:rsidRPr="002A60CF" w:rsidRDefault="00FD7E1D" w:rsidP="00AF081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FD7E1D" w:rsidRPr="002A60CF" w:rsidRDefault="00FD7E1D" w:rsidP="00AF081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2A60CF">
        <w:rPr>
          <w:rFonts w:ascii="Times New Roman" w:hAnsi="Times New Roman"/>
          <w:b/>
          <w:sz w:val="24"/>
          <w:szCs w:val="24"/>
          <w:lang w:eastAsia="en-US"/>
        </w:rPr>
        <w:t>Члены жюри:</w:t>
      </w:r>
    </w:p>
    <w:p w:rsidR="00FD7E1D" w:rsidRPr="002A60CF" w:rsidRDefault="00FD7E1D" w:rsidP="00C67E49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FD7E1D" w:rsidRPr="002A60CF" w:rsidRDefault="00FD7E1D">
      <w:pPr>
        <w:spacing w:after="0"/>
        <w:ind w:firstLine="709"/>
        <w:rPr>
          <w:rFonts w:ascii="Times New Roman" w:hAnsi="Times New Roman"/>
          <w:b/>
          <w:sz w:val="24"/>
          <w:szCs w:val="24"/>
          <w:lang w:eastAsia="en-US"/>
        </w:rPr>
      </w:pPr>
      <w:r w:rsidRPr="002A60CF">
        <w:rPr>
          <w:rFonts w:ascii="Times New Roman" w:hAnsi="Times New Roman"/>
          <w:b/>
          <w:sz w:val="24"/>
          <w:szCs w:val="24"/>
          <w:lang w:eastAsia="en-US"/>
        </w:rPr>
        <w:br w:type="page"/>
      </w:r>
    </w:p>
    <w:p w:rsidR="00FD7E1D" w:rsidRPr="00133023" w:rsidRDefault="00FD7E1D" w:rsidP="004615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ПРАКТИЧЕСКОЕ ЗАДАНИЕ</w:t>
      </w:r>
    </w:p>
    <w:p w:rsidR="00FD7E1D" w:rsidRDefault="00FD7E1D" w:rsidP="004615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</w:t>
      </w:r>
      <w:r w:rsidRPr="00133023">
        <w:rPr>
          <w:rFonts w:ascii="Times New Roman" w:hAnsi="Times New Roman"/>
          <w:b/>
          <w:sz w:val="28"/>
          <w:szCs w:val="28"/>
        </w:rPr>
        <w:t xml:space="preserve"> этапа Всероссийской олимпиады школьников</w:t>
      </w:r>
    </w:p>
    <w:p w:rsidR="00FD7E1D" w:rsidRPr="00133023" w:rsidRDefault="00FD7E1D" w:rsidP="004615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по технологии</w:t>
      </w:r>
    </w:p>
    <w:p w:rsidR="00FD7E1D" w:rsidRPr="00133023" w:rsidRDefault="00FD7E1D" w:rsidP="004615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2017/2018 учебного года</w:t>
      </w:r>
    </w:p>
    <w:p w:rsidR="00FD7E1D" w:rsidRPr="00133023" w:rsidRDefault="00FD7E1D" w:rsidP="004615C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НОМИНАЦИЯ «ТЕХНИКА И ТЕХНИЧЕСКОЕ ТВОРЧЕСТВО»</w:t>
      </w:r>
    </w:p>
    <w:p w:rsidR="00FD7E1D" w:rsidRPr="00133023" w:rsidRDefault="00FD7E1D" w:rsidP="004615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133023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FD7E1D" w:rsidRPr="00BD2CB8" w:rsidRDefault="00FD7E1D" w:rsidP="004615C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D7E1D" w:rsidRPr="00BD2CB8" w:rsidRDefault="00FD7E1D" w:rsidP="004615C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D2CB8">
        <w:rPr>
          <w:rFonts w:ascii="Times New Roman" w:hAnsi="Times New Roman"/>
          <w:b/>
          <w:sz w:val="28"/>
          <w:szCs w:val="28"/>
          <w:u w:val="single"/>
        </w:rPr>
        <w:t>Ручная деревообработка</w:t>
      </w:r>
    </w:p>
    <w:p w:rsidR="00FD7E1D" w:rsidRPr="00372E42" w:rsidRDefault="00FD7E1D" w:rsidP="004615CC">
      <w:pPr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FD7E1D" w:rsidRPr="00372E42" w:rsidRDefault="00FD7E1D" w:rsidP="004615CC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en-US"/>
        </w:rPr>
      </w:pPr>
      <w:r w:rsidRPr="005011CA">
        <w:rPr>
          <w:rFonts w:ascii="Times New Roman" w:hAnsi="Times New Roman"/>
          <w:b/>
          <w:i/>
          <w:sz w:val="28"/>
          <w:szCs w:val="28"/>
          <w:lang w:eastAsia="en-US"/>
        </w:rPr>
        <w:t xml:space="preserve">По чертежу изготовить </w:t>
      </w:r>
      <w:r>
        <w:rPr>
          <w:rFonts w:ascii="Times New Roman" w:hAnsi="Times New Roman"/>
          <w:b/>
          <w:i/>
          <w:sz w:val="28"/>
          <w:szCs w:val="28"/>
          <w:lang w:eastAsia="en-US"/>
        </w:rPr>
        <w:t>рукоятку для молотка</w:t>
      </w:r>
    </w:p>
    <w:p w:rsidR="00FD7E1D" w:rsidRPr="00F40E3C" w:rsidRDefault="00FD7E1D" w:rsidP="008D3136">
      <w:pPr>
        <w:spacing w:after="0"/>
        <w:ind w:firstLine="709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FD7E1D" w:rsidRPr="00252E33" w:rsidRDefault="00FD7E1D" w:rsidP="00211E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252E33">
        <w:rPr>
          <w:rFonts w:ascii="Times New Roman" w:hAnsi="Times New Roman"/>
          <w:b/>
          <w:sz w:val="28"/>
          <w:szCs w:val="28"/>
          <w:lang w:eastAsia="en-US"/>
        </w:rPr>
        <w:t>Технические условия:</w:t>
      </w:r>
    </w:p>
    <w:p w:rsidR="00FD7E1D" w:rsidRPr="00211E83" w:rsidRDefault="00FD7E1D" w:rsidP="00211E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11E83">
        <w:rPr>
          <w:rFonts w:ascii="Times New Roman" w:hAnsi="Times New Roman"/>
          <w:sz w:val="28"/>
          <w:szCs w:val="28"/>
          <w:lang w:eastAsia="en-US"/>
        </w:rPr>
        <w:t xml:space="preserve">1. Материал изготовления – </w:t>
      </w:r>
      <w:r>
        <w:rPr>
          <w:rFonts w:ascii="Times New Roman" w:hAnsi="Times New Roman"/>
          <w:sz w:val="28"/>
          <w:szCs w:val="28"/>
          <w:lang w:eastAsia="en-US"/>
        </w:rPr>
        <w:t>береза</w:t>
      </w:r>
      <w:r w:rsidRPr="00211E83">
        <w:rPr>
          <w:rFonts w:ascii="Times New Roman" w:hAnsi="Times New Roman"/>
          <w:sz w:val="28"/>
          <w:szCs w:val="28"/>
          <w:lang w:eastAsia="en-US"/>
        </w:rPr>
        <w:t>.</w:t>
      </w:r>
    </w:p>
    <w:p w:rsidR="00FD7E1D" w:rsidRPr="00211E83" w:rsidRDefault="00FD7E1D" w:rsidP="00211E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2.</w:t>
      </w:r>
      <w:r w:rsidRPr="00211E83">
        <w:rPr>
          <w:rFonts w:ascii="Times New Roman" w:hAnsi="Times New Roman"/>
          <w:sz w:val="28"/>
          <w:szCs w:val="28"/>
          <w:lang w:eastAsia="en-US"/>
        </w:rPr>
        <w:t xml:space="preserve"> Предельные отклонения на все размеры ±2 мм.</w:t>
      </w:r>
    </w:p>
    <w:p w:rsidR="00FD7E1D" w:rsidRPr="00211E83" w:rsidRDefault="00FD7E1D" w:rsidP="00211E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3</w:t>
      </w:r>
      <w:r w:rsidRPr="00211E83">
        <w:rPr>
          <w:rFonts w:ascii="Times New Roman" w:hAnsi="Times New Roman"/>
          <w:sz w:val="28"/>
          <w:szCs w:val="28"/>
          <w:lang w:eastAsia="en-US"/>
        </w:rPr>
        <w:t xml:space="preserve">. </w:t>
      </w:r>
      <w:r>
        <w:rPr>
          <w:rFonts w:ascii="Times New Roman" w:hAnsi="Times New Roman"/>
          <w:sz w:val="28"/>
          <w:szCs w:val="28"/>
          <w:lang w:eastAsia="en-US"/>
        </w:rPr>
        <w:t>Выполнить де</w:t>
      </w:r>
      <w:r w:rsidRPr="00211E83">
        <w:rPr>
          <w:rFonts w:ascii="Times New Roman" w:hAnsi="Times New Roman"/>
          <w:sz w:val="28"/>
          <w:szCs w:val="28"/>
          <w:lang w:eastAsia="en-US"/>
        </w:rPr>
        <w:t xml:space="preserve">коративную отделку </w:t>
      </w:r>
      <w:r>
        <w:rPr>
          <w:rFonts w:ascii="Times New Roman" w:hAnsi="Times New Roman"/>
          <w:sz w:val="28"/>
          <w:szCs w:val="28"/>
          <w:lang w:eastAsia="en-US"/>
        </w:rPr>
        <w:t>готового изделия</w:t>
      </w:r>
      <w:r w:rsidRPr="00211E83">
        <w:rPr>
          <w:rFonts w:ascii="Times New Roman" w:hAnsi="Times New Roman"/>
          <w:sz w:val="28"/>
          <w:szCs w:val="28"/>
          <w:lang w:eastAsia="en-US"/>
        </w:rPr>
        <w:t>.</w:t>
      </w:r>
    </w:p>
    <w:p w:rsidR="00FD7E1D" w:rsidRPr="002A60CF" w:rsidRDefault="00FD7E1D" w:rsidP="00C30A45">
      <w:pPr>
        <w:spacing w:after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FD7E1D" w:rsidRPr="002A60CF" w:rsidRDefault="00FD7E1D" w:rsidP="00C30A45">
      <w:pPr>
        <w:spacing w:after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FD7E1D" w:rsidRPr="002A60CF" w:rsidRDefault="00FD7E1D" w:rsidP="00C30A45">
      <w:pPr>
        <w:spacing w:after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2A60CF">
        <w:rPr>
          <w:rFonts w:ascii="Times New Roman" w:hAnsi="Times New Roman"/>
          <w:b/>
          <w:noProof/>
          <w:sz w:val="28"/>
          <w:szCs w:val="28"/>
        </w:rPr>
        <w:pict>
          <v:shape id="Рисунок 3" o:spid="_x0000_i1027" type="#_x0000_t75" style="width:467.25pt;height:219pt;visibility:visible">
            <v:imagedata r:id="rId7" o:title=""/>
          </v:shape>
        </w:pict>
      </w:r>
    </w:p>
    <w:p w:rsidR="00FD7E1D" w:rsidRPr="002A60CF" w:rsidRDefault="00FD7E1D" w:rsidP="00C30A45">
      <w:pPr>
        <w:spacing w:after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FD7E1D" w:rsidRDefault="00FD7E1D" w:rsidP="00AF081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372E42">
        <w:rPr>
          <w:rFonts w:ascii="Times New Roman" w:hAnsi="Times New Roman"/>
          <w:sz w:val="28"/>
          <w:szCs w:val="28"/>
          <w:lang w:eastAsia="en-US"/>
        </w:rPr>
        <w:t>Рис</w:t>
      </w:r>
      <w:r>
        <w:rPr>
          <w:rFonts w:ascii="Times New Roman" w:hAnsi="Times New Roman"/>
          <w:sz w:val="28"/>
          <w:szCs w:val="28"/>
          <w:lang w:eastAsia="en-US"/>
        </w:rPr>
        <w:t>унок</w:t>
      </w:r>
      <w:r w:rsidRPr="00372E42">
        <w:rPr>
          <w:rFonts w:ascii="Times New Roman" w:hAnsi="Times New Roman"/>
          <w:sz w:val="28"/>
          <w:szCs w:val="28"/>
          <w:lang w:eastAsia="en-US"/>
        </w:rPr>
        <w:t xml:space="preserve"> 1. </w:t>
      </w:r>
      <w:r>
        <w:rPr>
          <w:rFonts w:ascii="Times New Roman" w:hAnsi="Times New Roman"/>
          <w:sz w:val="28"/>
          <w:szCs w:val="28"/>
          <w:lang w:eastAsia="en-US"/>
        </w:rPr>
        <w:t>Рукоятка для молотка</w:t>
      </w:r>
    </w:p>
    <w:p w:rsidR="00FD7E1D" w:rsidRPr="00372E42" w:rsidRDefault="00FD7E1D" w:rsidP="00AF081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FD7E1D" w:rsidRPr="002A60CF" w:rsidRDefault="00FD7E1D" w:rsidP="00AF0818">
      <w:pPr>
        <w:spacing w:after="0"/>
        <w:ind w:firstLine="709"/>
        <w:rPr>
          <w:rFonts w:ascii="Times New Roman" w:hAnsi="Times New Roman"/>
          <w:b/>
          <w:sz w:val="28"/>
          <w:szCs w:val="28"/>
          <w:lang w:eastAsia="en-US"/>
        </w:rPr>
      </w:pPr>
      <w:r w:rsidRPr="002A60CF">
        <w:rPr>
          <w:rFonts w:ascii="Times New Roman" w:hAnsi="Times New Roman"/>
          <w:b/>
          <w:sz w:val="28"/>
          <w:szCs w:val="28"/>
          <w:lang w:eastAsia="en-US"/>
        </w:rPr>
        <w:br w:type="page"/>
      </w:r>
    </w:p>
    <w:p w:rsidR="00FD7E1D" w:rsidRPr="002A60CF" w:rsidRDefault="00FD7E1D" w:rsidP="00AF0818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2A60CF">
        <w:rPr>
          <w:rFonts w:ascii="Times New Roman" w:hAnsi="Times New Roman"/>
          <w:b/>
          <w:sz w:val="28"/>
          <w:szCs w:val="28"/>
          <w:lang w:eastAsia="en-US"/>
        </w:rPr>
        <w:t>Карта пооперационного контроля</w:t>
      </w:r>
    </w:p>
    <w:p w:rsidR="00FD7E1D" w:rsidRPr="00372E42" w:rsidRDefault="00FD7E1D" w:rsidP="00AF0818">
      <w:pPr>
        <w:spacing w:after="0"/>
        <w:ind w:firstLine="709"/>
        <w:jc w:val="center"/>
        <w:rPr>
          <w:rFonts w:ascii="Times New Roman" w:hAnsi="Times New Roman"/>
          <w:sz w:val="28"/>
          <w:szCs w:val="28"/>
          <w:u w:val="single"/>
          <w:lang w:eastAsia="en-US"/>
        </w:rPr>
      </w:pPr>
    </w:p>
    <w:tbl>
      <w:tblPr>
        <w:tblW w:w="9182" w:type="dxa"/>
        <w:jc w:val="center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4587"/>
        <w:gridCol w:w="993"/>
        <w:gridCol w:w="1623"/>
        <w:gridCol w:w="1418"/>
      </w:tblGrid>
      <w:tr w:rsidR="00FD7E1D" w:rsidRPr="002A60CF" w:rsidTr="002A60CF">
        <w:trPr>
          <w:jc w:val="center"/>
        </w:trPr>
        <w:tc>
          <w:tcPr>
            <w:tcW w:w="561" w:type="dxa"/>
          </w:tcPr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60C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60CF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587" w:type="dxa"/>
          </w:tcPr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60CF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93" w:type="dxa"/>
          </w:tcPr>
          <w:p w:rsidR="00FD7E1D" w:rsidRPr="002A60CF" w:rsidRDefault="00FD7E1D" w:rsidP="002A60C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60CF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60CF">
              <w:rPr>
                <w:rFonts w:ascii="Times New Roman" w:hAnsi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623" w:type="dxa"/>
          </w:tcPr>
          <w:p w:rsidR="00FD7E1D" w:rsidRPr="002A60CF" w:rsidRDefault="00FD7E1D" w:rsidP="002A60C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60CF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FD7E1D" w:rsidRPr="002A60CF" w:rsidRDefault="00FD7E1D" w:rsidP="002A60C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60CF">
              <w:rPr>
                <w:rFonts w:ascii="Times New Roman" w:hAnsi="Times New Roman"/>
                <w:b/>
                <w:sz w:val="24"/>
                <w:szCs w:val="24"/>
              </w:rPr>
              <w:t>баллов,</w:t>
            </w:r>
          </w:p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60CF">
              <w:rPr>
                <w:rFonts w:ascii="Times New Roman" w:hAnsi="Times New Roman"/>
                <w:b/>
                <w:sz w:val="24"/>
                <w:szCs w:val="24"/>
              </w:rPr>
              <w:t>выставлен-</w:t>
            </w:r>
          </w:p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60CF">
              <w:rPr>
                <w:rFonts w:ascii="Times New Roman" w:hAnsi="Times New Roman"/>
                <w:b/>
                <w:sz w:val="24"/>
                <w:szCs w:val="24"/>
              </w:rPr>
              <w:t>ных членами жюри</w:t>
            </w:r>
          </w:p>
        </w:tc>
        <w:tc>
          <w:tcPr>
            <w:tcW w:w="1418" w:type="dxa"/>
          </w:tcPr>
          <w:p w:rsidR="00FD7E1D" w:rsidRPr="002A60CF" w:rsidRDefault="00FD7E1D" w:rsidP="002A60C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60CF">
              <w:rPr>
                <w:rFonts w:ascii="Times New Roman" w:hAnsi="Times New Roman"/>
                <w:b/>
                <w:sz w:val="24"/>
                <w:szCs w:val="24"/>
              </w:rPr>
              <w:t>Номер</w:t>
            </w:r>
          </w:p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60CF">
              <w:rPr>
                <w:rFonts w:ascii="Times New Roman" w:hAnsi="Times New Roman"/>
                <w:b/>
                <w:sz w:val="24"/>
                <w:szCs w:val="24"/>
              </w:rPr>
              <w:t>участника</w:t>
            </w:r>
          </w:p>
        </w:tc>
      </w:tr>
      <w:tr w:rsidR="00FD7E1D" w:rsidRPr="002A60CF" w:rsidTr="002A60CF">
        <w:trPr>
          <w:jc w:val="center"/>
        </w:trPr>
        <w:tc>
          <w:tcPr>
            <w:tcW w:w="561" w:type="dxa"/>
          </w:tcPr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0C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87" w:type="dxa"/>
          </w:tcPr>
          <w:p w:rsidR="00FD7E1D" w:rsidRPr="002A60CF" w:rsidRDefault="00FD7E1D" w:rsidP="002A60CF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A60CF">
              <w:rPr>
                <w:rFonts w:ascii="Times New Roman" w:hAnsi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93" w:type="dxa"/>
          </w:tcPr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60C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23" w:type="dxa"/>
          </w:tcPr>
          <w:p w:rsidR="00FD7E1D" w:rsidRPr="002A60CF" w:rsidRDefault="00FD7E1D" w:rsidP="002A60CF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FD7E1D" w:rsidRPr="002A60CF" w:rsidRDefault="00FD7E1D" w:rsidP="002A60CF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7E1D" w:rsidRPr="002A60CF" w:rsidTr="002A60CF">
        <w:trPr>
          <w:jc w:val="center"/>
        </w:trPr>
        <w:tc>
          <w:tcPr>
            <w:tcW w:w="561" w:type="dxa"/>
          </w:tcPr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0C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87" w:type="dxa"/>
          </w:tcPr>
          <w:p w:rsidR="00FD7E1D" w:rsidRPr="002A60CF" w:rsidRDefault="00FD7E1D" w:rsidP="002A60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0CF">
              <w:rPr>
                <w:rFonts w:ascii="Times New Roman" w:hAnsi="Times New Roman"/>
                <w:sz w:val="24"/>
                <w:szCs w:val="24"/>
              </w:rPr>
              <w:t>Соблюдение правил безопасной работы.</w:t>
            </w:r>
          </w:p>
        </w:tc>
        <w:tc>
          <w:tcPr>
            <w:tcW w:w="993" w:type="dxa"/>
          </w:tcPr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60C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23" w:type="dxa"/>
          </w:tcPr>
          <w:p w:rsidR="00FD7E1D" w:rsidRPr="002A60CF" w:rsidRDefault="00FD7E1D" w:rsidP="002A60CF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FD7E1D" w:rsidRPr="002A60CF" w:rsidRDefault="00FD7E1D" w:rsidP="002A60CF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7E1D" w:rsidRPr="002A60CF" w:rsidTr="002A60CF">
        <w:trPr>
          <w:jc w:val="center"/>
        </w:trPr>
        <w:tc>
          <w:tcPr>
            <w:tcW w:w="561" w:type="dxa"/>
          </w:tcPr>
          <w:p w:rsidR="00FD7E1D" w:rsidRPr="002A60CF" w:rsidRDefault="00FD7E1D" w:rsidP="002A60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0C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87" w:type="dxa"/>
          </w:tcPr>
          <w:p w:rsidR="00FD7E1D" w:rsidRPr="002A60CF" w:rsidRDefault="00FD7E1D" w:rsidP="002A60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0CF">
              <w:rPr>
                <w:rFonts w:ascii="Times New Roman" w:hAnsi="Times New Roman"/>
                <w:sz w:val="24"/>
                <w:szCs w:val="24"/>
              </w:rPr>
              <w:t>Соблюдение порядка на рабочем месте. Культура труда</w:t>
            </w:r>
          </w:p>
        </w:tc>
        <w:tc>
          <w:tcPr>
            <w:tcW w:w="993" w:type="dxa"/>
          </w:tcPr>
          <w:p w:rsidR="00FD7E1D" w:rsidRPr="002A60CF" w:rsidRDefault="00FD7E1D" w:rsidP="002A60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60C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23" w:type="dxa"/>
          </w:tcPr>
          <w:p w:rsidR="00FD7E1D" w:rsidRPr="002A60CF" w:rsidRDefault="00FD7E1D" w:rsidP="002A60C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FD7E1D" w:rsidRPr="002A60CF" w:rsidRDefault="00FD7E1D" w:rsidP="002A60C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7E1D" w:rsidRPr="002A60CF" w:rsidTr="002A60CF">
        <w:trPr>
          <w:jc w:val="center"/>
        </w:trPr>
        <w:tc>
          <w:tcPr>
            <w:tcW w:w="561" w:type="dxa"/>
          </w:tcPr>
          <w:p w:rsidR="00FD7E1D" w:rsidRPr="002A60CF" w:rsidRDefault="00FD7E1D" w:rsidP="002A60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0C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87" w:type="dxa"/>
          </w:tcPr>
          <w:p w:rsidR="00FD7E1D" w:rsidRPr="002A60CF" w:rsidRDefault="00FD7E1D" w:rsidP="002A60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0CF">
              <w:rPr>
                <w:rFonts w:ascii="Times New Roman" w:hAnsi="Times New Roman"/>
                <w:sz w:val="24"/>
                <w:szCs w:val="24"/>
              </w:rPr>
              <w:t>Подготовка рабочего места, материала, инструментов</w:t>
            </w:r>
          </w:p>
        </w:tc>
        <w:tc>
          <w:tcPr>
            <w:tcW w:w="993" w:type="dxa"/>
          </w:tcPr>
          <w:p w:rsidR="00FD7E1D" w:rsidRPr="002A60CF" w:rsidRDefault="00FD7E1D" w:rsidP="002A60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60C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23" w:type="dxa"/>
          </w:tcPr>
          <w:p w:rsidR="00FD7E1D" w:rsidRPr="002A60CF" w:rsidRDefault="00FD7E1D" w:rsidP="002A60C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FD7E1D" w:rsidRPr="002A60CF" w:rsidRDefault="00FD7E1D" w:rsidP="002A60C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7E1D" w:rsidRPr="002A60CF" w:rsidTr="002A60CF">
        <w:trPr>
          <w:jc w:val="center"/>
        </w:trPr>
        <w:tc>
          <w:tcPr>
            <w:tcW w:w="561" w:type="dxa"/>
          </w:tcPr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0C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87" w:type="dxa"/>
          </w:tcPr>
          <w:p w:rsidR="00FD7E1D" w:rsidRPr="002A60CF" w:rsidRDefault="00FD7E1D" w:rsidP="002A60CF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A60CF">
              <w:rPr>
                <w:rFonts w:ascii="Times New Roman" w:hAnsi="Times New Roman"/>
                <w:sz w:val="24"/>
                <w:szCs w:val="24"/>
              </w:rPr>
              <w:t>Разработка технологической документации на изготовление изделия в соответствии с техническими условиями и требованиями к рабочим чертежам (ГОСТ-2.107-68)</w:t>
            </w:r>
          </w:p>
        </w:tc>
        <w:tc>
          <w:tcPr>
            <w:tcW w:w="993" w:type="dxa"/>
          </w:tcPr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60C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623" w:type="dxa"/>
          </w:tcPr>
          <w:p w:rsidR="00FD7E1D" w:rsidRPr="002A60CF" w:rsidRDefault="00FD7E1D" w:rsidP="002A60CF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FD7E1D" w:rsidRPr="002A60CF" w:rsidRDefault="00FD7E1D" w:rsidP="002A60CF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7E1D" w:rsidRPr="002A60CF" w:rsidTr="002A60CF">
        <w:trPr>
          <w:jc w:val="center"/>
        </w:trPr>
        <w:tc>
          <w:tcPr>
            <w:tcW w:w="561" w:type="dxa"/>
            <w:vMerge w:val="restart"/>
          </w:tcPr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0C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587" w:type="dxa"/>
          </w:tcPr>
          <w:p w:rsidR="00FD7E1D" w:rsidRPr="002A60CF" w:rsidRDefault="00FD7E1D" w:rsidP="002A60CF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A60CF">
              <w:rPr>
                <w:rFonts w:ascii="Times New Roman" w:hAnsi="Times New Roman"/>
                <w:sz w:val="24"/>
                <w:szCs w:val="24"/>
              </w:rPr>
              <w:t>Технология изготовления изделия:</w:t>
            </w:r>
          </w:p>
        </w:tc>
        <w:tc>
          <w:tcPr>
            <w:tcW w:w="993" w:type="dxa"/>
          </w:tcPr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3" w:type="dxa"/>
          </w:tcPr>
          <w:p w:rsidR="00FD7E1D" w:rsidRPr="002A60CF" w:rsidRDefault="00FD7E1D" w:rsidP="002A60CF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FD7E1D" w:rsidRPr="002A60CF" w:rsidRDefault="00FD7E1D" w:rsidP="002A60CF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7E1D" w:rsidRPr="002A60CF" w:rsidTr="002A60CF">
        <w:trPr>
          <w:jc w:val="center"/>
        </w:trPr>
        <w:tc>
          <w:tcPr>
            <w:tcW w:w="561" w:type="dxa"/>
            <w:vMerge/>
          </w:tcPr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FD7E1D" w:rsidRPr="002A60CF" w:rsidRDefault="00FD7E1D" w:rsidP="002A60CF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0CF">
              <w:rPr>
                <w:rFonts w:ascii="Times New Roman" w:hAnsi="Times New Roman"/>
                <w:sz w:val="24"/>
                <w:szCs w:val="24"/>
              </w:rPr>
              <w:t>- разметка заготовок в соответствии с техническими условиями и разработанным чертежом;</w:t>
            </w:r>
          </w:p>
        </w:tc>
        <w:tc>
          <w:tcPr>
            <w:tcW w:w="993" w:type="dxa"/>
          </w:tcPr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60C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623" w:type="dxa"/>
          </w:tcPr>
          <w:p w:rsidR="00FD7E1D" w:rsidRPr="002A60CF" w:rsidRDefault="00FD7E1D" w:rsidP="002A60CF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FD7E1D" w:rsidRPr="002A60CF" w:rsidRDefault="00FD7E1D" w:rsidP="002A60CF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7E1D" w:rsidRPr="002A60CF" w:rsidTr="002A60CF">
        <w:trPr>
          <w:jc w:val="center"/>
        </w:trPr>
        <w:tc>
          <w:tcPr>
            <w:tcW w:w="561" w:type="dxa"/>
            <w:vMerge/>
          </w:tcPr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FD7E1D" w:rsidRPr="002A60CF" w:rsidRDefault="00FD7E1D" w:rsidP="002A60CF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A60CF">
              <w:rPr>
                <w:rFonts w:ascii="Times New Roman" w:hAnsi="Times New Roman"/>
                <w:sz w:val="24"/>
                <w:szCs w:val="24"/>
              </w:rPr>
              <w:t>- технологическая последовательность изготовления изделия;</w:t>
            </w:r>
          </w:p>
        </w:tc>
        <w:tc>
          <w:tcPr>
            <w:tcW w:w="993" w:type="dxa"/>
          </w:tcPr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60CF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623" w:type="dxa"/>
          </w:tcPr>
          <w:p w:rsidR="00FD7E1D" w:rsidRPr="002A60CF" w:rsidRDefault="00FD7E1D" w:rsidP="002A60CF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FD7E1D" w:rsidRPr="002A60CF" w:rsidRDefault="00FD7E1D" w:rsidP="002A60CF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7E1D" w:rsidRPr="002A60CF" w:rsidTr="002A60CF">
        <w:trPr>
          <w:jc w:val="center"/>
        </w:trPr>
        <w:tc>
          <w:tcPr>
            <w:tcW w:w="561" w:type="dxa"/>
            <w:vMerge/>
          </w:tcPr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FD7E1D" w:rsidRPr="002A60CF" w:rsidRDefault="00FD7E1D" w:rsidP="002A60CF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A60CF">
              <w:rPr>
                <w:rFonts w:ascii="Times New Roman" w:hAnsi="Times New Roman"/>
                <w:sz w:val="24"/>
                <w:szCs w:val="24"/>
              </w:rPr>
              <w:t>- точность изготовления готового изделия в соответствии с техническими условиями и разработанным чертежом;</w:t>
            </w:r>
          </w:p>
        </w:tc>
        <w:tc>
          <w:tcPr>
            <w:tcW w:w="993" w:type="dxa"/>
          </w:tcPr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60C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623" w:type="dxa"/>
          </w:tcPr>
          <w:p w:rsidR="00FD7E1D" w:rsidRPr="002A60CF" w:rsidRDefault="00FD7E1D" w:rsidP="002A60CF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FD7E1D" w:rsidRPr="002A60CF" w:rsidRDefault="00FD7E1D" w:rsidP="002A60CF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7E1D" w:rsidRPr="002A60CF" w:rsidTr="002A60CF">
        <w:trPr>
          <w:jc w:val="center"/>
        </w:trPr>
        <w:tc>
          <w:tcPr>
            <w:tcW w:w="561" w:type="dxa"/>
            <w:vMerge/>
          </w:tcPr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FD7E1D" w:rsidRPr="002A60CF" w:rsidRDefault="00FD7E1D" w:rsidP="002A60CF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A60CF">
              <w:rPr>
                <w:rFonts w:ascii="Times New Roman" w:hAnsi="Times New Roman"/>
                <w:sz w:val="24"/>
                <w:szCs w:val="24"/>
              </w:rPr>
              <w:t>- качество и чистовая обработка готового изделия.</w:t>
            </w:r>
          </w:p>
        </w:tc>
        <w:tc>
          <w:tcPr>
            <w:tcW w:w="993" w:type="dxa"/>
          </w:tcPr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60C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623" w:type="dxa"/>
          </w:tcPr>
          <w:p w:rsidR="00FD7E1D" w:rsidRPr="002A60CF" w:rsidRDefault="00FD7E1D" w:rsidP="002A60CF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FD7E1D" w:rsidRPr="002A60CF" w:rsidRDefault="00FD7E1D" w:rsidP="002A60CF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7E1D" w:rsidRPr="002A60CF" w:rsidTr="002A60CF">
        <w:trPr>
          <w:jc w:val="center"/>
        </w:trPr>
        <w:tc>
          <w:tcPr>
            <w:tcW w:w="561" w:type="dxa"/>
          </w:tcPr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0C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587" w:type="dxa"/>
          </w:tcPr>
          <w:p w:rsidR="00FD7E1D" w:rsidRPr="002A60CF" w:rsidRDefault="00FD7E1D" w:rsidP="002A60CF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0CF">
              <w:rPr>
                <w:rFonts w:ascii="Times New Roman" w:hAnsi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993" w:type="dxa"/>
          </w:tcPr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60C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23" w:type="dxa"/>
          </w:tcPr>
          <w:p w:rsidR="00FD7E1D" w:rsidRPr="002A60CF" w:rsidRDefault="00FD7E1D" w:rsidP="002A60CF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FD7E1D" w:rsidRPr="002A60CF" w:rsidRDefault="00FD7E1D" w:rsidP="002A60CF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7E1D" w:rsidRPr="002A60CF" w:rsidTr="002A60CF">
        <w:trPr>
          <w:jc w:val="center"/>
        </w:trPr>
        <w:tc>
          <w:tcPr>
            <w:tcW w:w="561" w:type="dxa"/>
          </w:tcPr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0C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587" w:type="dxa"/>
          </w:tcPr>
          <w:p w:rsidR="00FD7E1D" w:rsidRPr="002A60CF" w:rsidRDefault="00FD7E1D" w:rsidP="002A60CF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A60CF">
              <w:rPr>
                <w:rFonts w:ascii="Times New Roman" w:hAnsi="Times New Roman"/>
                <w:sz w:val="24"/>
                <w:szCs w:val="24"/>
              </w:rPr>
              <w:t>Время изготовления</w:t>
            </w:r>
          </w:p>
        </w:tc>
        <w:tc>
          <w:tcPr>
            <w:tcW w:w="993" w:type="dxa"/>
          </w:tcPr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60C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23" w:type="dxa"/>
          </w:tcPr>
          <w:p w:rsidR="00FD7E1D" w:rsidRPr="002A60CF" w:rsidRDefault="00FD7E1D" w:rsidP="002A60CF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FD7E1D" w:rsidRPr="002A60CF" w:rsidRDefault="00FD7E1D" w:rsidP="002A60CF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7E1D" w:rsidRPr="002A60CF" w:rsidTr="002A60CF">
        <w:trPr>
          <w:jc w:val="center"/>
        </w:trPr>
        <w:tc>
          <w:tcPr>
            <w:tcW w:w="561" w:type="dxa"/>
          </w:tcPr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7" w:type="dxa"/>
          </w:tcPr>
          <w:p w:rsidR="00FD7E1D" w:rsidRPr="002A60CF" w:rsidRDefault="00FD7E1D" w:rsidP="002A60CF">
            <w:pPr>
              <w:spacing w:after="0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A60C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FD7E1D" w:rsidRPr="002A60CF" w:rsidRDefault="00FD7E1D" w:rsidP="002A60CF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60CF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623" w:type="dxa"/>
          </w:tcPr>
          <w:p w:rsidR="00FD7E1D" w:rsidRPr="002A60CF" w:rsidRDefault="00FD7E1D" w:rsidP="002A60CF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FD7E1D" w:rsidRPr="002A60CF" w:rsidRDefault="00FD7E1D" w:rsidP="002A60CF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D7E1D" w:rsidRPr="009C26E5" w:rsidRDefault="00FD7E1D" w:rsidP="00AF0818">
      <w:pPr>
        <w:spacing w:after="0"/>
        <w:rPr>
          <w:rFonts w:ascii="Times New Roman" w:hAnsi="Times New Roman"/>
          <w:sz w:val="28"/>
          <w:szCs w:val="28"/>
          <w:lang w:eastAsia="en-US"/>
        </w:rPr>
      </w:pPr>
    </w:p>
    <w:p w:rsidR="00FD7E1D" w:rsidRPr="002A60CF" w:rsidRDefault="00FD7E1D" w:rsidP="00AF0818">
      <w:pPr>
        <w:spacing w:after="0"/>
        <w:rPr>
          <w:rFonts w:ascii="Times New Roman" w:hAnsi="Times New Roman"/>
          <w:b/>
          <w:sz w:val="24"/>
          <w:szCs w:val="24"/>
          <w:lang w:eastAsia="en-US"/>
        </w:rPr>
      </w:pPr>
    </w:p>
    <w:p w:rsidR="00FD7E1D" w:rsidRPr="002A60CF" w:rsidRDefault="00FD7E1D" w:rsidP="00AF081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2A60CF">
        <w:rPr>
          <w:rFonts w:ascii="Times New Roman" w:hAnsi="Times New Roman"/>
          <w:b/>
          <w:sz w:val="24"/>
          <w:szCs w:val="24"/>
          <w:lang w:eastAsia="en-US"/>
        </w:rPr>
        <w:t>Председатель:</w:t>
      </w:r>
    </w:p>
    <w:p w:rsidR="00FD7E1D" w:rsidRPr="002A60CF" w:rsidRDefault="00FD7E1D" w:rsidP="00AF081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FD7E1D" w:rsidRPr="002A60CF" w:rsidRDefault="00FD7E1D" w:rsidP="00AF081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2A60CF">
        <w:rPr>
          <w:rFonts w:ascii="Times New Roman" w:hAnsi="Times New Roman"/>
          <w:b/>
          <w:sz w:val="24"/>
          <w:szCs w:val="24"/>
          <w:lang w:eastAsia="en-US"/>
        </w:rPr>
        <w:t>Члены жюри:</w:t>
      </w:r>
    </w:p>
    <w:p w:rsidR="00FD7E1D" w:rsidRPr="002A60CF" w:rsidRDefault="00FD7E1D" w:rsidP="00AF081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FD7E1D" w:rsidRPr="002A60CF" w:rsidRDefault="00FD7E1D" w:rsidP="00AF081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FD7E1D" w:rsidRPr="002A60CF" w:rsidRDefault="00FD7E1D">
      <w:pPr>
        <w:spacing w:after="0"/>
        <w:ind w:firstLine="709"/>
        <w:rPr>
          <w:rFonts w:ascii="Times New Roman" w:hAnsi="Times New Roman"/>
          <w:b/>
          <w:sz w:val="24"/>
          <w:szCs w:val="24"/>
          <w:lang w:eastAsia="en-US"/>
        </w:rPr>
      </w:pPr>
      <w:r w:rsidRPr="002A60CF">
        <w:rPr>
          <w:rFonts w:ascii="Times New Roman" w:hAnsi="Times New Roman"/>
          <w:b/>
          <w:sz w:val="24"/>
          <w:szCs w:val="24"/>
          <w:lang w:eastAsia="en-US"/>
        </w:rPr>
        <w:br w:type="page"/>
      </w:r>
    </w:p>
    <w:p w:rsidR="00FD7E1D" w:rsidRPr="00133023" w:rsidRDefault="00FD7E1D" w:rsidP="00EB242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ПРАКТИЧЕСКОЕ ЗАДАНИЕ</w:t>
      </w:r>
    </w:p>
    <w:p w:rsidR="00FD7E1D" w:rsidRDefault="00FD7E1D" w:rsidP="00EB242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</w:t>
      </w:r>
      <w:r w:rsidRPr="00133023">
        <w:rPr>
          <w:rFonts w:ascii="Times New Roman" w:hAnsi="Times New Roman"/>
          <w:b/>
          <w:sz w:val="28"/>
          <w:szCs w:val="28"/>
        </w:rPr>
        <w:t xml:space="preserve"> этапа Всероссийской олимпиады школьников</w:t>
      </w:r>
    </w:p>
    <w:p w:rsidR="00FD7E1D" w:rsidRPr="00133023" w:rsidRDefault="00FD7E1D" w:rsidP="00EB242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по технологии</w:t>
      </w:r>
    </w:p>
    <w:p w:rsidR="00FD7E1D" w:rsidRPr="00133023" w:rsidRDefault="00FD7E1D" w:rsidP="00EB242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2017/2018 учебного года</w:t>
      </w:r>
    </w:p>
    <w:p w:rsidR="00FD7E1D" w:rsidRPr="00133023" w:rsidRDefault="00FD7E1D" w:rsidP="00EB242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НОМИНАЦИЯ «ТЕХНИКА И ТЕХНИЧЕСКОЕ ТВОРЧЕСТВО»</w:t>
      </w:r>
    </w:p>
    <w:p w:rsidR="00FD7E1D" w:rsidRPr="00133023" w:rsidRDefault="00FD7E1D" w:rsidP="00EB242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133023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FD7E1D" w:rsidRPr="00BD2CB8" w:rsidRDefault="00FD7E1D" w:rsidP="00EB242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D7E1D" w:rsidRPr="00BD2CB8" w:rsidRDefault="00FD7E1D" w:rsidP="00EB242A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Механическая</w:t>
      </w:r>
      <w:r w:rsidRPr="00BD2CB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дерево</w:t>
      </w:r>
      <w:r w:rsidRPr="00BD2CB8">
        <w:rPr>
          <w:rFonts w:ascii="Times New Roman" w:hAnsi="Times New Roman"/>
          <w:b/>
          <w:sz w:val="28"/>
          <w:szCs w:val="28"/>
          <w:u w:val="single"/>
        </w:rPr>
        <w:t>обработка</w:t>
      </w:r>
    </w:p>
    <w:p w:rsidR="00FD7E1D" w:rsidRPr="00372E42" w:rsidRDefault="00FD7E1D" w:rsidP="00EB242A">
      <w:pPr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FD7E1D" w:rsidRPr="00FA60DC" w:rsidRDefault="00FD7E1D" w:rsidP="00EB242A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en-US"/>
        </w:rPr>
      </w:pPr>
      <w:r w:rsidRPr="00FA60DC">
        <w:rPr>
          <w:rFonts w:ascii="Times New Roman" w:hAnsi="Times New Roman"/>
          <w:b/>
          <w:i/>
          <w:sz w:val="28"/>
          <w:szCs w:val="28"/>
          <w:lang w:eastAsia="en-US"/>
        </w:rPr>
        <w:t>По чертеж</w:t>
      </w:r>
      <w:r>
        <w:rPr>
          <w:rFonts w:ascii="Times New Roman" w:hAnsi="Times New Roman"/>
          <w:b/>
          <w:i/>
          <w:sz w:val="28"/>
          <w:szCs w:val="28"/>
          <w:lang w:eastAsia="en-US"/>
        </w:rPr>
        <w:t>у</w:t>
      </w:r>
      <w:r w:rsidRPr="00FA60DC">
        <w:rPr>
          <w:rFonts w:ascii="Times New Roman" w:hAnsi="Times New Roman"/>
          <w:b/>
          <w:i/>
          <w:sz w:val="28"/>
          <w:szCs w:val="28"/>
          <w:lang w:eastAsia="en-US"/>
        </w:rPr>
        <w:t xml:space="preserve"> выточите </w:t>
      </w:r>
      <w:r>
        <w:rPr>
          <w:rFonts w:ascii="Times New Roman" w:hAnsi="Times New Roman"/>
          <w:b/>
          <w:i/>
          <w:sz w:val="28"/>
          <w:szCs w:val="28"/>
          <w:lang w:eastAsia="en-US"/>
        </w:rPr>
        <w:t>толкушку</w:t>
      </w:r>
    </w:p>
    <w:p w:rsidR="00FD7E1D" w:rsidRDefault="00FD7E1D" w:rsidP="00EB242A">
      <w:pPr>
        <w:spacing w:after="0"/>
        <w:rPr>
          <w:rFonts w:ascii="Times New Roman" w:hAnsi="Times New Roman"/>
          <w:b/>
          <w:sz w:val="28"/>
          <w:szCs w:val="28"/>
          <w:lang w:eastAsia="en-US"/>
        </w:rPr>
      </w:pPr>
    </w:p>
    <w:p w:rsidR="00FD7E1D" w:rsidRPr="00FA60DC" w:rsidRDefault="00FD7E1D" w:rsidP="00FA60DC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FA60DC">
        <w:rPr>
          <w:rFonts w:ascii="Times New Roman" w:hAnsi="Times New Roman"/>
          <w:b/>
          <w:sz w:val="28"/>
          <w:szCs w:val="28"/>
          <w:lang w:eastAsia="en-US"/>
        </w:rPr>
        <w:t>Технические условия:</w:t>
      </w:r>
    </w:p>
    <w:p w:rsidR="00FD7E1D" w:rsidRDefault="00FD7E1D" w:rsidP="00DD346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FA60DC">
        <w:rPr>
          <w:rFonts w:ascii="Times New Roman" w:hAnsi="Times New Roman"/>
          <w:sz w:val="28"/>
          <w:szCs w:val="28"/>
          <w:lang w:eastAsia="en-US"/>
        </w:rPr>
        <w:t>1.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EB242A">
        <w:rPr>
          <w:rFonts w:ascii="Times New Roman" w:hAnsi="Times New Roman"/>
          <w:sz w:val="28"/>
          <w:szCs w:val="28"/>
          <w:lang w:eastAsia="en-US"/>
        </w:rPr>
        <w:t>Материал изготовления – берёза.</w:t>
      </w:r>
    </w:p>
    <w:p w:rsidR="00FD7E1D" w:rsidRDefault="00FD7E1D" w:rsidP="00FA60D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2</w:t>
      </w:r>
      <w:r w:rsidRPr="00FA60DC">
        <w:rPr>
          <w:rFonts w:ascii="Times New Roman" w:hAnsi="Times New Roman"/>
          <w:sz w:val="28"/>
          <w:szCs w:val="28"/>
          <w:lang w:eastAsia="en-US"/>
        </w:rPr>
        <w:t>. Предельные отклонения готового изделия: на длину ± 2 мм, диаметры ± 1 мм.</w:t>
      </w:r>
    </w:p>
    <w:p w:rsidR="00FD7E1D" w:rsidRPr="00FA60DC" w:rsidRDefault="00FD7E1D" w:rsidP="00EB242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Выполнить д</w:t>
      </w:r>
      <w:r w:rsidRPr="00EB242A">
        <w:rPr>
          <w:rFonts w:ascii="Times New Roman" w:hAnsi="Times New Roman"/>
          <w:sz w:val="28"/>
          <w:szCs w:val="28"/>
        </w:rPr>
        <w:t>екоративн</w:t>
      </w:r>
      <w:r>
        <w:rPr>
          <w:rFonts w:ascii="Times New Roman" w:hAnsi="Times New Roman"/>
          <w:sz w:val="28"/>
          <w:szCs w:val="28"/>
        </w:rPr>
        <w:t>ую</w:t>
      </w:r>
      <w:r w:rsidRPr="00EB242A">
        <w:rPr>
          <w:rFonts w:ascii="Times New Roman" w:hAnsi="Times New Roman"/>
          <w:sz w:val="28"/>
          <w:szCs w:val="28"/>
        </w:rPr>
        <w:t xml:space="preserve"> отделк</w:t>
      </w:r>
      <w:r>
        <w:rPr>
          <w:rFonts w:ascii="Times New Roman" w:hAnsi="Times New Roman"/>
          <w:sz w:val="28"/>
          <w:szCs w:val="28"/>
        </w:rPr>
        <w:t>у</w:t>
      </w:r>
      <w:r w:rsidRPr="00EB242A">
        <w:rPr>
          <w:rFonts w:ascii="Times New Roman" w:hAnsi="Times New Roman"/>
          <w:sz w:val="28"/>
          <w:szCs w:val="28"/>
        </w:rPr>
        <w:t xml:space="preserve"> готового изделия (</w:t>
      </w:r>
      <w:r>
        <w:rPr>
          <w:rFonts w:ascii="Times New Roman" w:hAnsi="Times New Roman"/>
          <w:sz w:val="28"/>
          <w:szCs w:val="28"/>
        </w:rPr>
        <w:t>декоративные проточки, чернение, в</w:t>
      </w:r>
      <w:r w:rsidRPr="00EB242A">
        <w:rPr>
          <w:rFonts w:ascii="Times New Roman" w:hAnsi="Times New Roman"/>
          <w:sz w:val="28"/>
          <w:szCs w:val="28"/>
        </w:rPr>
        <w:t xml:space="preserve">ыжигание и </w:t>
      </w:r>
      <w:r>
        <w:rPr>
          <w:rFonts w:ascii="Times New Roman" w:hAnsi="Times New Roman"/>
          <w:sz w:val="28"/>
          <w:szCs w:val="28"/>
        </w:rPr>
        <w:t>т.п.</w:t>
      </w:r>
      <w:r w:rsidRPr="00EB242A">
        <w:rPr>
          <w:rFonts w:ascii="Times New Roman" w:hAnsi="Times New Roman"/>
          <w:sz w:val="28"/>
          <w:szCs w:val="28"/>
        </w:rPr>
        <w:t>).</w:t>
      </w:r>
    </w:p>
    <w:p w:rsidR="00FD7E1D" w:rsidRDefault="00FD7E1D" w:rsidP="001979B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A60CF">
        <w:rPr>
          <w:rFonts w:ascii="Times New Roman" w:hAnsi="Times New Roman"/>
          <w:noProof/>
          <w:sz w:val="28"/>
          <w:szCs w:val="28"/>
        </w:rPr>
        <w:pict>
          <v:shape id="Рисунок 5" o:spid="_x0000_i1028" type="#_x0000_t75" style="width:189.75pt;height:343.5pt;visibility:visible">
            <v:imagedata r:id="rId8" o:title=""/>
          </v:shape>
        </w:pict>
      </w:r>
    </w:p>
    <w:p w:rsidR="00FD7E1D" w:rsidRDefault="00FD7E1D" w:rsidP="00FA60D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D7E1D" w:rsidRDefault="00FD7E1D" w:rsidP="00FA60D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C39A8">
        <w:rPr>
          <w:rFonts w:ascii="Times New Roman" w:hAnsi="Times New Roman"/>
          <w:sz w:val="28"/>
          <w:szCs w:val="28"/>
        </w:rPr>
        <w:t>Рис</w:t>
      </w:r>
      <w:r>
        <w:rPr>
          <w:rFonts w:ascii="Times New Roman" w:hAnsi="Times New Roman"/>
          <w:sz w:val="28"/>
          <w:szCs w:val="28"/>
        </w:rPr>
        <w:t>унок</w:t>
      </w:r>
      <w:r w:rsidRPr="00CC39A8">
        <w:rPr>
          <w:rFonts w:ascii="Times New Roman" w:hAnsi="Times New Roman"/>
          <w:sz w:val="28"/>
          <w:szCs w:val="28"/>
        </w:rPr>
        <w:t xml:space="preserve"> 1. </w:t>
      </w:r>
      <w:r>
        <w:rPr>
          <w:rFonts w:ascii="Times New Roman" w:hAnsi="Times New Roman"/>
          <w:sz w:val="28"/>
          <w:szCs w:val="28"/>
        </w:rPr>
        <w:t>Параметры изделия - толкушка</w:t>
      </w:r>
    </w:p>
    <w:p w:rsidR="00FD7E1D" w:rsidRDefault="00FD7E1D" w:rsidP="001979B8">
      <w:pPr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D7E1D" w:rsidRPr="002A60CF" w:rsidRDefault="00FD7E1D" w:rsidP="00DC5B63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2A60CF">
        <w:rPr>
          <w:rFonts w:ascii="Times New Roman" w:hAnsi="Times New Roman"/>
          <w:b/>
          <w:sz w:val="28"/>
          <w:szCs w:val="28"/>
          <w:lang w:eastAsia="en-US"/>
        </w:rPr>
        <w:t>Карта пооперационного контроля</w:t>
      </w:r>
    </w:p>
    <w:p w:rsidR="00FD7E1D" w:rsidRDefault="00FD7E1D" w:rsidP="00DC5B63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9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795"/>
        <w:gridCol w:w="1053"/>
        <w:gridCol w:w="1635"/>
        <w:gridCol w:w="1356"/>
      </w:tblGrid>
      <w:tr w:rsidR="00FD7E1D" w:rsidRPr="002A60CF" w:rsidTr="003C4860">
        <w:trPr>
          <w:jc w:val="center"/>
        </w:trPr>
        <w:tc>
          <w:tcPr>
            <w:tcW w:w="648" w:type="dxa"/>
            <w:hideMark/>
          </w:tcPr>
          <w:p w:rsidR="00FD7E1D" w:rsidRPr="000B626E" w:rsidRDefault="00FD7E1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26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FD7E1D" w:rsidRPr="000B626E" w:rsidRDefault="00FD7E1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26E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795" w:type="dxa"/>
            <w:hideMark/>
          </w:tcPr>
          <w:p w:rsidR="00FD7E1D" w:rsidRPr="000B626E" w:rsidRDefault="00FD7E1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26E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053" w:type="dxa"/>
            <w:hideMark/>
          </w:tcPr>
          <w:p w:rsidR="00FD7E1D" w:rsidRPr="000B626E" w:rsidRDefault="00FD7E1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26E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 w:rsidRPr="009C26E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0B626E">
              <w:rPr>
                <w:rFonts w:ascii="Times New Roman" w:hAnsi="Times New Roman"/>
                <w:b/>
                <w:sz w:val="24"/>
                <w:szCs w:val="24"/>
              </w:rPr>
              <w:t>во</w:t>
            </w:r>
          </w:p>
          <w:p w:rsidR="00FD7E1D" w:rsidRPr="000B626E" w:rsidRDefault="00FD7E1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26E">
              <w:rPr>
                <w:rFonts w:ascii="Times New Roman" w:hAnsi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635" w:type="dxa"/>
          </w:tcPr>
          <w:p w:rsidR="00FD7E1D" w:rsidRPr="009C26E5" w:rsidRDefault="00FD7E1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6E5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FD7E1D" w:rsidRPr="009C26E5" w:rsidRDefault="00FD7E1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6E5">
              <w:rPr>
                <w:rFonts w:ascii="Times New Roman" w:hAnsi="Times New Roman"/>
                <w:b/>
                <w:sz w:val="24"/>
                <w:szCs w:val="24"/>
              </w:rPr>
              <w:t>баллов,</w:t>
            </w:r>
          </w:p>
          <w:p w:rsidR="00FD7E1D" w:rsidRPr="009C26E5" w:rsidRDefault="00FD7E1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6E5">
              <w:rPr>
                <w:rFonts w:ascii="Times New Roman" w:hAnsi="Times New Roman"/>
                <w:b/>
                <w:sz w:val="24"/>
                <w:szCs w:val="24"/>
              </w:rPr>
              <w:t>выставлен-</w:t>
            </w:r>
          </w:p>
          <w:p w:rsidR="00FD7E1D" w:rsidRPr="009C26E5" w:rsidRDefault="00FD7E1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6E5">
              <w:rPr>
                <w:rFonts w:ascii="Times New Roman" w:hAnsi="Times New Roman"/>
                <w:b/>
                <w:sz w:val="24"/>
                <w:szCs w:val="24"/>
              </w:rPr>
              <w:t>ных членами жюри</w:t>
            </w:r>
          </w:p>
        </w:tc>
        <w:tc>
          <w:tcPr>
            <w:tcW w:w="1356" w:type="dxa"/>
            <w:hideMark/>
          </w:tcPr>
          <w:p w:rsidR="00FD7E1D" w:rsidRPr="000B626E" w:rsidRDefault="00FD7E1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26E">
              <w:rPr>
                <w:rFonts w:ascii="Times New Roman" w:hAnsi="Times New Roman"/>
                <w:b/>
                <w:sz w:val="24"/>
                <w:szCs w:val="24"/>
              </w:rPr>
              <w:t>Номер</w:t>
            </w:r>
            <w:r w:rsidRPr="009C26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B626E">
              <w:rPr>
                <w:rFonts w:ascii="Times New Roman" w:hAnsi="Times New Roman"/>
                <w:b/>
                <w:sz w:val="24"/>
                <w:szCs w:val="24"/>
              </w:rPr>
              <w:t>участника</w:t>
            </w:r>
          </w:p>
        </w:tc>
      </w:tr>
      <w:tr w:rsidR="00FD7E1D" w:rsidRPr="002A60CF" w:rsidTr="003C4860">
        <w:trPr>
          <w:jc w:val="center"/>
        </w:trPr>
        <w:tc>
          <w:tcPr>
            <w:tcW w:w="648" w:type="dxa"/>
            <w:hideMark/>
          </w:tcPr>
          <w:p w:rsidR="00FD7E1D" w:rsidRPr="000B626E" w:rsidRDefault="00FD7E1D" w:rsidP="003C48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95" w:type="dxa"/>
            <w:hideMark/>
          </w:tcPr>
          <w:p w:rsidR="00FD7E1D" w:rsidRPr="000B626E" w:rsidRDefault="00FD7E1D" w:rsidP="003C48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1053" w:type="dxa"/>
          </w:tcPr>
          <w:p w:rsidR="00FD7E1D" w:rsidRPr="00FA60DC" w:rsidRDefault="00FD7E1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D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FD7E1D" w:rsidRPr="009C26E5" w:rsidRDefault="00FD7E1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 w:val="restart"/>
          </w:tcPr>
          <w:p w:rsidR="00FD7E1D" w:rsidRPr="000B626E" w:rsidRDefault="00FD7E1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E1D" w:rsidRPr="002A60CF" w:rsidTr="003C4860">
        <w:trPr>
          <w:jc w:val="center"/>
        </w:trPr>
        <w:tc>
          <w:tcPr>
            <w:tcW w:w="648" w:type="dxa"/>
            <w:hideMark/>
          </w:tcPr>
          <w:p w:rsidR="00FD7E1D" w:rsidRPr="000B626E" w:rsidRDefault="00FD7E1D" w:rsidP="003C48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95" w:type="dxa"/>
            <w:hideMark/>
          </w:tcPr>
          <w:p w:rsidR="00FD7E1D" w:rsidRPr="000B626E" w:rsidRDefault="00FD7E1D" w:rsidP="003C48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Соблюдение правил техники безопасности. Соблю</w:t>
            </w:r>
            <w:r>
              <w:rPr>
                <w:rFonts w:ascii="Times New Roman" w:hAnsi="Times New Roman"/>
                <w:sz w:val="24"/>
                <w:szCs w:val="24"/>
              </w:rPr>
              <w:t>дение порядка на рабочем месте.</w:t>
            </w:r>
          </w:p>
          <w:p w:rsidR="00FD7E1D" w:rsidRPr="000B626E" w:rsidRDefault="00FD7E1D" w:rsidP="003C48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Культура труда</w:t>
            </w:r>
          </w:p>
        </w:tc>
        <w:tc>
          <w:tcPr>
            <w:tcW w:w="1053" w:type="dxa"/>
            <w:hideMark/>
          </w:tcPr>
          <w:p w:rsidR="00FD7E1D" w:rsidRPr="00FA60DC" w:rsidRDefault="00FD7E1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D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635" w:type="dxa"/>
          </w:tcPr>
          <w:p w:rsidR="00FD7E1D" w:rsidRPr="009C26E5" w:rsidRDefault="00FD7E1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  <w:hideMark/>
          </w:tcPr>
          <w:p w:rsidR="00FD7E1D" w:rsidRPr="000B626E" w:rsidRDefault="00FD7E1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E1D" w:rsidRPr="002A60CF" w:rsidTr="003C4860">
        <w:trPr>
          <w:jc w:val="center"/>
        </w:trPr>
        <w:tc>
          <w:tcPr>
            <w:tcW w:w="648" w:type="dxa"/>
            <w:hideMark/>
          </w:tcPr>
          <w:p w:rsidR="00FD7E1D" w:rsidRPr="000B626E" w:rsidRDefault="00FD7E1D" w:rsidP="003C48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95" w:type="dxa"/>
            <w:hideMark/>
          </w:tcPr>
          <w:p w:rsidR="00FD7E1D" w:rsidRPr="000B626E" w:rsidRDefault="00FD7E1D" w:rsidP="003C48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6E5">
              <w:rPr>
                <w:rFonts w:ascii="Times New Roman" w:hAnsi="Times New Roman"/>
                <w:sz w:val="24"/>
                <w:szCs w:val="24"/>
              </w:rPr>
              <w:t>Разработка технологической документации на изготовление изделия в соответствии с техническими условиями и требованиями к рабочим чертежам (ГОСТ-2.107-68)</w:t>
            </w:r>
          </w:p>
        </w:tc>
        <w:tc>
          <w:tcPr>
            <w:tcW w:w="1053" w:type="dxa"/>
          </w:tcPr>
          <w:p w:rsidR="00FD7E1D" w:rsidRPr="00FA60DC" w:rsidRDefault="00FD7E1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D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635" w:type="dxa"/>
          </w:tcPr>
          <w:p w:rsidR="00FD7E1D" w:rsidRPr="009C26E5" w:rsidRDefault="00FD7E1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  <w:hideMark/>
          </w:tcPr>
          <w:p w:rsidR="00FD7E1D" w:rsidRPr="000B626E" w:rsidRDefault="00FD7E1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E1D" w:rsidRPr="002A60CF" w:rsidTr="003C4860">
        <w:trPr>
          <w:jc w:val="center"/>
        </w:trPr>
        <w:tc>
          <w:tcPr>
            <w:tcW w:w="648" w:type="dxa"/>
            <w:hideMark/>
          </w:tcPr>
          <w:p w:rsidR="00FD7E1D" w:rsidRPr="000B626E" w:rsidRDefault="00FD7E1D" w:rsidP="003C48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795" w:type="dxa"/>
            <w:hideMark/>
          </w:tcPr>
          <w:p w:rsidR="00FD7E1D" w:rsidRPr="000B626E" w:rsidRDefault="00FD7E1D" w:rsidP="003C48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/>
                <w:sz w:val="24"/>
                <w:szCs w:val="24"/>
              </w:rPr>
              <w:t>станка</w:t>
            </w:r>
            <w:r w:rsidRPr="000B626E">
              <w:rPr>
                <w:rFonts w:ascii="Times New Roman" w:hAnsi="Times New Roman"/>
                <w:sz w:val="24"/>
                <w:szCs w:val="24"/>
              </w:rPr>
              <w:t>, инструментов</w:t>
            </w:r>
          </w:p>
        </w:tc>
        <w:tc>
          <w:tcPr>
            <w:tcW w:w="1053" w:type="dxa"/>
            <w:hideMark/>
          </w:tcPr>
          <w:p w:rsidR="00FD7E1D" w:rsidRPr="00FA60DC" w:rsidRDefault="00FD7E1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D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FD7E1D" w:rsidRPr="009C26E5" w:rsidRDefault="00FD7E1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  <w:hideMark/>
          </w:tcPr>
          <w:p w:rsidR="00FD7E1D" w:rsidRPr="000B626E" w:rsidRDefault="00FD7E1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E1D" w:rsidRPr="002A60CF" w:rsidTr="003C4860">
        <w:trPr>
          <w:jc w:val="center"/>
        </w:trPr>
        <w:tc>
          <w:tcPr>
            <w:tcW w:w="648" w:type="dxa"/>
          </w:tcPr>
          <w:p w:rsidR="00FD7E1D" w:rsidRPr="000B626E" w:rsidRDefault="00FD7E1D" w:rsidP="003C48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795" w:type="dxa"/>
          </w:tcPr>
          <w:p w:rsidR="00FD7E1D" w:rsidRPr="000B626E" w:rsidRDefault="00FD7E1D" w:rsidP="003C48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15F9">
              <w:rPr>
                <w:rFonts w:ascii="Times New Roman" w:hAnsi="Times New Roman"/>
                <w:sz w:val="24"/>
                <w:szCs w:val="24"/>
              </w:rPr>
              <w:t>Подготовка заготовки и ее крепление на станке. Черновая проточка</w:t>
            </w:r>
          </w:p>
        </w:tc>
        <w:tc>
          <w:tcPr>
            <w:tcW w:w="1053" w:type="dxa"/>
          </w:tcPr>
          <w:p w:rsidR="00FD7E1D" w:rsidRPr="00FA60DC" w:rsidRDefault="00FD7E1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635" w:type="dxa"/>
          </w:tcPr>
          <w:p w:rsidR="00FD7E1D" w:rsidRPr="009C26E5" w:rsidRDefault="00FD7E1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</w:tcPr>
          <w:p w:rsidR="00FD7E1D" w:rsidRPr="000B626E" w:rsidRDefault="00FD7E1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E1D" w:rsidRPr="002A60CF" w:rsidTr="003C4860">
        <w:trPr>
          <w:trHeight w:val="301"/>
          <w:jc w:val="center"/>
        </w:trPr>
        <w:tc>
          <w:tcPr>
            <w:tcW w:w="648" w:type="dxa"/>
            <w:vMerge w:val="restart"/>
            <w:hideMark/>
          </w:tcPr>
          <w:p w:rsidR="00FD7E1D" w:rsidRPr="000B626E" w:rsidRDefault="00FD7E1D" w:rsidP="003C48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0B62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95" w:type="dxa"/>
            <w:hideMark/>
          </w:tcPr>
          <w:p w:rsidR="00FD7E1D" w:rsidRPr="000B626E" w:rsidRDefault="00FD7E1D" w:rsidP="003C48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Технология изготовления изделия:</w:t>
            </w:r>
          </w:p>
        </w:tc>
        <w:tc>
          <w:tcPr>
            <w:tcW w:w="1053" w:type="dxa"/>
          </w:tcPr>
          <w:p w:rsidR="00FD7E1D" w:rsidRPr="00FA60DC" w:rsidRDefault="00FD7E1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5" w:type="dxa"/>
          </w:tcPr>
          <w:p w:rsidR="00FD7E1D" w:rsidRPr="009C26E5" w:rsidRDefault="00FD7E1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  <w:hideMark/>
          </w:tcPr>
          <w:p w:rsidR="00FD7E1D" w:rsidRPr="000B626E" w:rsidRDefault="00FD7E1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E1D" w:rsidRPr="002A60CF" w:rsidTr="003C4860">
        <w:trPr>
          <w:trHeight w:val="620"/>
          <w:jc w:val="center"/>
        </w:trPr>
        <w:tc>
          <w:tcPr>
            <w:tcW w:w="648" w:type="dxa"/>
            <w:vMerge/>
          </w:tcPr>
          <w:p w:rsidR="00FD7E1D" w:rsidRPr="000B626E" w:rsidRDefault="00FD7E1D" w:rsidP="003C48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5" w:type="dxa"/>
          </w:tcPr>
          <w:p w:rsidR="00FD7E1D" w:rsidRPr="000B626E" w:rsidRDefault="00FD7E1D" w:rsidP="003C48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- разметка заготовки в соответствие с    чертежом;</w:t>
            </w:r>
          </w:p>
        </w:tc>
        <w:tc>
          <w:tcPr>
            <w:tcW w:w="1053" w:type="dxa"/>
          </w:tcPr>
          <w:p w:rsidR="00FD7E1D" w:rsidRPr="00FA60DC" w:rsidRDefault="00FD7E1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D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635" w:type="dxa"/>
          </w:tcPr>
          <w:p w:rsidR="00FD7E1D" w:rsidRPr="009C26E5" w:rsidRDefault="00FD7E1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</w:tcPr>
          <w:p w:rsidR="00FD7E1D" w:rsidRPr="000B626E" w:rsidRDefault="00FD7E1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E1D" w:rsidRPr="002A60CF" w:rsidTr="003C4860">
        <w:trPr>
          <w:trHeight w:val="904"/>
          <w:jc w:val="center"/>
        </w:trPr>
        <w:tc>
          <w:tcPr>
            <w:tcW w:w="648" w:type="dxa"/>
            <w:vMerge/>
          </w:tcPr>
          <w:p w:rsidR="00FD7E1D" w:rsidRPr="000B626E" w:rsidRDefault="00FD7E1D" w:rsidP="003C48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5" w:type="dxa"/>
          </w:tcPr>
          <w:p w:rsidR="00FD7E1D" w:rsidRPr="000B626E" w:rsidRDefault="00FD7E1D" w:rsidP="003C48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- технологическая последовательность   изготовления изделия в соответствии с   чертежом;</w:t>
            </w:r>
          </w:p>
        </w:tc>
        <w:tc>
          <w:tcPr>
            <w:tcW w:w="1053" w:type="dxa"/>
          </w:tcPr>
          <w:p w:rsidR="00FD7E1D" w:rsidRPr="00FA60DC" w:rsidRDefault="00FD7E1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635" w:type="dxa"/>
          </w:tcPr>
          <w:p w:rsidR="00FD7E1D" w:rsidRPr="009C26E5" w:rsidRDefault="00FD7E1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</w:tcPr>
          <w:p w:rsidR="00FD7E1D" w:rsidRPr="000B626E" w:rsidRDefault="00FD7E1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E1D" w:rsidRPr="002A60CF" w:rsidTr="003C4860">
        <w:trPr>
          <w:trHeight w:val="937"/>
          <w:jc w:val="center"/>
        </w:trPr>
        <w:tc>
          <w:tcPr>
            <w:tcW w:w="648" w:type="dxa"/>
            <w:vMerge/>
          </w:tcPr>
          <w:p w:rsidR="00FD7E1D" w:rsidRPr="000B626E" w:rsidRDefault="00FD7E1D" w:rsidP="003C48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5" w:type="dxa"/>
          </w:tcPr>
          <w:p w:rsidR="00FD7E1D" w:rsidRPr="000B626E" w:rsidRDefault="00FD7E1D" w:rsidP="003C48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- точность изготовления готового изделия в соответствии с чертежом и техническими условиями;</w:t>
            </w:r>
          </w:p>
        </w:tc>
        <w:tc>
          <w:tcPr>
            <w:tcW w:w="1053" w:type="dxa"/>
          </w:tcPr>
          <w:p w:rsidR="00FD7E1D" w:rsidRPr="00FA60DC" w:rsidRDefault="00FD7E1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D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635" w:type="dxa"/>
          </w:tcPr>
          <w:p w:rsidR="00FD7E1D" w:rsidRPr="009C26E5" w:rsidRDefault="00FD7E1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</w:tcPr>
          <w:p w:rsidR="00FD7E1D" w:rsidRPr="000B626E" w:rsidRDefault="00FD7E1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E1D" w:rsidRPr="002A60CF" w:rsidTr="003C4860">
        <w:trPr>
          <w:trHeight w:val="670"/>
          <w:jc w:val="center"/>
        </w:trPr>
        <w:tc>
          <w:tcPr>
            <w:tcW w:w="648" w:type="dxa"/>
            <w:vMerge/>
          </w:tcPr>
          <w:p w:rsidR="00FD7E1D" w:rsidRPr="000B626E" w:rsidRDefault="00FD7E1D" w:rsidP="003C48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5" w:type="dxa"/>
          </w:tcPr>
          <w:p w:rsidR="00FD7E1D" w:rsidRPr="000B626E" w:rsidRDefault="00FD7E1D" w:rsidP="003C48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- качество и чистота обработки готового изделия</w:t>
            </w:r>
          </w:p>
        </w:tc>
        <w:tc>
          <w:tcPr>
            <w:tcW w:w="1053" w:type="dxa"/>
          </w:tcPr>
          <w:p w:rsidR="00FD7E1D" w:rsidRPr="00FA60DC" w:rsidRDefault="00FD7E1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D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635" w:type="dxa"/>
          </w:tcPr>
          <w:p w:rsidR="00FD7E1D" w:rsidRPr="009C26E5" w:rsidRDefault="00FD7E1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</w:tcPr>
          <w:p w:rsidR="00FD7E1D" w:rsidRPr="000B626E" w:rsidRDefault="00FD7E1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E1D" w:rsidRPr="002A60CF" w:rsidTr="003C4860">
        <w:trPr>
          <w:jc w:val="center"/>
        </w:trPr>
        <w:tc>
          <w:tcPr>
            <w:tcW w:w="648" w:type="dxa"/>
            <w:hideMark/>
          </w:tcPr>
          <w:p w:rsidR="00FD7E1D" w:rsidRPr="000B626E" w:rsidRDefault="00FD7E1D" w:rsidP="003C48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B62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95" w:type="dxa"/>
            <w:hideMark/>
          </w:tcPr>
          <w:p w:rsidR="00FD7E1D" w:rsidRPr="000B626E" w:rsidRDefault="00FD7E1D" w:rsidP="003C4860">
            <w:pPr>
              <w:tabs>
                <w:tab w:val="left" w:pos="72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1053" w:type="dxa"/>
            <w:hideMark/>
          </w:tcPr>
          <w:p w:rsidR="00FD7E1D" w:rsidRPr="00FA60DC" w:rsidRDefault="00FD7E1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D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FD7E1D" w:rsidRPr="009C26E5" w:rsidRDefault="00FD7E1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  <w:hideMark/>
          </w:tcPr>
          <w:p w:rsidR="00FD7E1D" w:rsidRPr="000B626E" w:rsidRDefault="00FD7E1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E1D" w:rsidRPr="002A60CF" w:rsidTr="003C4860">
        <w:trPr>
          <w:jc w:val="center"/>
        </w:trPr>
        <w:tc>
          <w:tcPr>
            <w:tcW w:w="648" w:type="dxa"/>
            <w:hideMark/>
          </w:tcPr>
          <w:p w:rsidR="00FD7E1D" w:rsidRPr="000B626E" w:rsidRDefault="00FD7E1D" w:rsidP="003C48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B62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95" w:type="dxa"/>
            <w:hideMark/>
          </w:tcPr>
          <w:p w:rsidR="00FD7E1D" w:rsidRPr="000B626E" w:rsidRDefault="00FD7E1D" w:rsidP="003C48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Время изготовления</w:t>
            </w:r>
          </w:p>
        </w:tc>
        <w:tc>
          <w:tcPr>
            <w:tcW w:w="1053" w:type="dxa"/>
            <w:hideMark/>
          </w:tcPr>
          <w:p w:rsidR="00FD7E1D" w:rsidRPr="00FA60DC" w:rsidRDefault="00FD7E1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D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FD7E1D" w:rsidRPr="009C26E5" w:rsidRDefault="00FD7E1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  <w:hideMark/>
          </w:tcPr>
          <w:p w:rsidR="00FD7E1D" w:rsidRPr="000B626E" w:rsidRDefault="00FD7E1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E1D" w:rsidRPr="002A60CF" w:rsidTr="003C4860">
        <w:trPr>
          <w:jc w:val="center"/>
        </w:trPr>
        <w:tc>
          <w:tcPr>
            <w:tcW w:w="648" w:type="dxa"/>
          </w:tcPr>
          <w:p w:rsidR="00FD7E1D" w:rsidRPr="000B626E" w:rsidRDefault="00FD7E1D" w:rsidP="003C48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5" w:type="dxa"/>
            <w:hideMark/>
          </w:tcPr>
          <w:p w:rsidR="00FD7E1D" w:rsidRPr="000B626E" w:rsidRDefault="00FD7E1D" w:rsidP="003C4860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B626E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53" w:type="dxa"/>
            <w:hideMark/>
          </w:tcPr>
          <w:p w:rsidR="00FD7E1D" w:rsidRPr="00FA60DC" w:rsidRDefault="00FD7E1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DC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635" w:type="dxa"/>
          </w:tcPr>
          <w:p w:rsidR="00FD7E1D" w:rsidRPr="009C26E5" w:rsidRDefault="00FD7E1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  <w:hideMark/>
          </w:tcPr>
          <w:p w:rsidR="00FD7E1D" w:rsidRPr="000B626E" w:rsidRDefault="00FD7E1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7E1D" w:rsidRDefault="00FD7E1D" w:rsidP="00DC5B63">
      <w:pPr>
        <w:spacing w:after="0"/>
        <w:rPr>
          <w:rFonts w:ascii="Times New Roman" w:hAnsi="Times New Roman"/>
          <w:sz w:val="28"/>
          <w:szCs w:val="28"/>
        </w:rPr>
      </w:pPr>
    </w:p>
    <w:p w:rsidR="00FD7E1D" w:rsidRDefault="00FD7E1D" w:rsidP="001979B8">
      <w:pPr>
        <w:spacing w:after="0"/>
        <w:rPr>
          <w:rFonts w:ascii="Times New Roman" w:hAnsi="Times New Roman"/>
          <w:sz w:val="28"/>
          <w:szCs w:val="28"/>
        </w:rPr>
      </w:pPr>
    </w:p>
    <w:p w:rsidR="00FD7E1D" w:rsidRPr="002A60CF" w:rsidRDefault="00FD7E1D" w:rsidP="001979B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2A60CF">
        <w:rPr>
          <w:rFonts w:ascii="Times New Roman" w:hAnsi="Times New Roman"/>
          <w:b/>
          <w:sz w:val="24"/>
          <w:szCs w:val="24"/>
          <w:lang w:eastAsia="en-US"/>
        </w:rPr>
        <w:t>Председатель:</w:t>
      </w:r>
    </w:p>
    <w:p w:rsidR="00FD7E1D" w:rsidRPr="002A60CF" w:rsidRDefault="00FD7E1D" w:rsidP="001979B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FD7E1D" w:rsidRPr="002A60CF" w:rsidRDefault="00FD7E1D" w:rsidP="001979B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2A60CF">
        <w:rPr>
          <w:rFonts w:ascii="Times New Roman" w:hAnsi="Times New Roman"/>
          <w:b/>
          <w:sz w:val="24"/>
          <w:szCs w:val="24"/>
          <w:lang w:eastAsia="en-US"/>
        </w:rPr>
        <w:t>Члены жюри:</w:t>
      </w:r>
    </w:p>
    <w:p w:rsidR="00FD7E1D" w:rsidRPr="002A60CF" w:rsidRDefault="00FD7E1D" w:rsidP="001979B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FD7E1D" w:rsidRPr="002A60CF" w:rsidRDefault="00FD7E1D" w:rsidP="00AF081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FD7E1D" w:rsidRPr="002A60CF" w:rsidRDefault="00FD7E1D">
      <w:pPr>
        <w:spacing w:after="0"/>
        <w:ind w:firstLine="709"/>
        <w:rPr>
          <w:rFonts w:ascii="Times New Roman" w:hAnsi="Times New Roman"/>
          <w:b/>
          <w:sz w:val="24"/>
          <w:szCs w:val="24"/>
          <w:lang w:eastAsia="en-US"/>
        </w:rPr>
      </w:pPr>
      <w:r w:rsidRPr="002A60CF">
        <w:rPr>
          <w:rFonts w:ascii="Times New Roman" w:hAnsi="Times New Roman"/>
          <w:b/>
          <w:sz w:val="24"/>
          <w:szCs w:val="24"/>
          <w:lang w:eastAsia="en-US"/>
        </w:rPr>
        <w:br w:type="page"/>
      </w:r>
    </w:p>
    <w:p w:rsidR="00FD7E1D" w:rsidRPr="00133023" w:rsidRDefault="00FD7E1D" w:rsidP="00466D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ПРАКТИЧЕСКОЕ ЗАДАНИЕ</w:t>
      </w:r>
    </w:p>
    <w:p w:rsidR="00FD7E1D" w:rsidRDefault="00FD7E1D" w:rsidP="00466D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</w:t>
      </w:r>
      <w:r w:rsidRPr="00133023">
        <w:rPr>
          <w:rFonts w:ascii="Times New Roman" w:hAnsi="Times New Roman"/>
          <w:b/>
          <w:sz w:val="28"/>
          <w:szCs w:val="28"/>
        </w:rPr>
        <w:t xml:space="preserve"> этапа Всероссийской олимпиады школьников</w:t>
      </w:r>
    </w:p>
    <w:p w:rsidR="00FD7E1D" w:rsidRPr="00133023" w:rsidRDefault="00FD7E1D" w:rsidP="00466D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по технологии</w:t>
      </w:r>
    </w:p>
    <w:p w:rsidR="00FD7E1D" w:rsidRPr="00133023" w:rsidRDefault="00FD7E1D" w:rsidP="00466D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2017/2018 учебного года</w:t>
      </w:r>
    </w:p>
    <w:p w:rsidR="00FD7E1D" w:rsidRPr="00133023" w:rsidRDefault="00FD7E1D" w:rsidP="00466D0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НОМИНАЦИЯ «ТЕХНИКА И ТЕХНИЧЕСКОЕ ТВОРЧЕСТВО»</w:t>
      </w:r>
    </w:p>
    <w:p w:rsidR="00FD7E1D" w:rsidRPr="00133023" w:rsidRDefault="00FD7E1D" w:rsidP="00466D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133023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FD7E1D" w:rsidRPr="00133023" w:rsidRDefault="00FD7E1D" w:rsidP="00466D03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D7E1D" w:rsidRPr="00133023" w:rsidRDefault="00FD7E1D" w:rsidP="00466D03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33023">
        <w:rPr>
          <w:rFonts w:ascii="Times New Roman" w:hAnsi="Times New Roman"/>
          <w:b/>
          <w:sz w:val="28"/>
          <w:szCs w:val="28"/>
          <w:u w:val="single"/>
        </w:rPr>
        <w:t>Электротехника</w:t>
      </w:r>
    </w:p>
    <w:p w:rsidR="00FD7E1D" w:rsidRPr="002A60CF" w:rsidRDefault="00FD7E1D" w:rsidP="00DC5B6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FD7E1D" w:rsidRPr="002A60CF" w:rsidRDefault="00FD7E1D" w:rsidP="00DC5B6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2A60CF">
        <w:rPr>
          <w:rFonts w:ascii="Times New Roman" w:hAnsi="Times New Roman"/>
          <w:sz w:val="28"/>
          <w:szCs w:val="28"/>
          <w:lang w:eastAsia="en-US"/>
        </w:rPr>
        <w:t>Электрическая цепь содержит два диода, включенные навстречу друг другу. Параллельно каждому диоду включен выключатель, последовательно с этой группой элементов цепи включен коллекторный двигатель с постоянным магнитным возбуждением. Питание от источника постоянного напряжения.</w:t>
      </w:r>
    </w:p>
    <w:p w:rsidR="00FD7E1D" w:rsidRPr="002A60CF" w:rsidRDefault="00FD7E1D" w:rsidP="00DC5B6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FD7E1D" w:rsidRPr="002A60CF" w:rsidRDefault="00FD7E1D" w:rsidP="00CC39A8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2A60CF">
        <w:rPr>
          <w:rFonts w:ascii="Times New Roman" w:hAnsi="Times New Roman"/>
          <w:b/>
          <w:sz w:val="28"/>
          <w:szCs w:val="28"/>
          <w:lang w:eastAsia="en-US"/>
        </w:rPr>
        <w:t>Карта пооперационного контроля с заданием</w:t>
      </w:r>
    </w:p>
    <w:p w:rsidR="00FD7E1D" w:rsidRPr="002A60CF" w:rsidRDefault="00FD7E1D" w:rsidP="00CC39A8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439"/>
        <w:gridCol w:w="1102"/>
        <w:gridCol w:w="1698"/>
        <w:gridCol w:w="1540"/>
      </w:tblGrid>
      <w:tr w:rsidR="00FD7E1D" w:rsidRPr="002A60CF" w:rsidTr="002A60CF">
        <w:trPr>
          <w:jc w:val="center"/>
        </w:trPr>
        <w:tc>
          <w:tcPr>
            <w:tcW w:w="534" w:type="dxa"/>
          </w:tcPr>
          <w:p w:rsidR="00FD7E1D" w:rsidRPr="002A60CF" w:rsidRDefault="00FD7E1D" w:rsidP="002A6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A60CF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439" w:type="dxa"/>
          </w:tcPr>
          <w:p w:rsidR="00FD7E1D" w:rsidRPr="002A60CF" w:rsidRDefault="00FD7E1D" w:rsidP="002A6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A60CF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Критерии оценки</w:t>
            </w:r>
          </w:p>
        </w:tc>
        <w:tc>
          <w:tcPr>
            <w:tcW w:w="1102" w:type="dxa"/>
          </w:tcPr>
          <w:p w:rsidR="00FD7E1D" w:rsidRPr="002A60CF" w:rsidRDefault="00FD7E1D" w:rsidP="002A6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A60CF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Кол-во баллов</w:t>
            </w:r>
          </w:p>
        </w:tc>
        <w:tc>
          <w:tcPr>
            <w:tcW w:w="1698" w:type="dxa"/>
          </w:tcPr>
          <w:p w:rsidR="00FD7E1D" w:rsidRPr="002A60CF" w:rsidRDefault="00FD7E1D" w:rsidP="002A6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A60CF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Кол-во</w:t>
            </w:r>
          </w:p>
          <w:p w:rsidR="00FD7E1D" w:rsidRPr="002A60CF" w:rsidRDefault="00FD7E1D" w:rsidP="002A6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A60CF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выставлен-</w:t>
            </w:r>
          </w:p>
          <w:p w:rsidR="00FD7E1D" w:rsidRPr="002A60CF" w:rsidRDefault="00FD7E1D" w:rsidP="002A6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A60CF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ных баллов</w:t>
            </w:r>
          </w:p>
        </w:tc>
        <w:tc>
          <w:tcPr>
            <w:tcW w:w="1540" w:type="dxa"/>
          </w:tcPr>
          <w:p w:rsidR="00FD7E1D" w:rsidRPr="002A60CF" w:rsidRDefault="00FD7E1D" w:rsidP="002A6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A60CF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Номер участника</w:t>
            </w:r>
          </w:p>
        </w:tc>
      </w:tr>
      <w:tr w:rsidR="00FD7E1D" w:rsidRPr="002A60CF" w:rsidTr="002A60CF">
        <w:trPr>
          <w:jc w:val="center"/>
        </w:trPr>
        <w:tc>
          <w:tcPr>
            <w:tcW w:w="534" w:type="dxa"/>
          </w:tcPr>
          <w:p w:rsidR="00FD7E1D" w:rsidRPr="002A60CF" w:rsidRDefault="00FD7E1D" w:rsidP="002A60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A60CF">
              <w:rPr>
                <w:rFonts w:ascii="Times New Roman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439" w:type="dxa"/>
          </w:tcPr>
          <w:p w:rsidR="00FD7E1D" w:rsidRPr="002A60CF" w:rsidRDefault="00FD7E1D" w:rsidP="002A60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A60CF">
              <w:rPr>
                <w:rFonts w:ascii="Times New Roman" w:hAnsi="Times New Roman"/>
                <w:sz w:val="28"/>
                <w:szCs w:val="28"/>
                <w:lang w:eastAsia="en-US"/>
              </w:rPr>
              <w:t>Начертите принципиальную электрическую схему цепи</w:t>
            </w:r>
          </w:p>
        </w:tc>
        <w:tc>
          <w:tcPr>
            <w:tcW w:w="1102" w:type="dxa"/>
          </w:tcPr>
          <w:p w:rsidR="00FD7E1D" w:rsidRPr="002A60CF" w:rsidRDefault="00FD7E1D" w:rsidP="002A60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A60CF">
              <w:rPr>
                <w:rFonts w:ascii="Times New Roman" w:hAnsi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698" w:type="dxa"/>
          </w:tcPr>
          <w:p w:rsidR="00FD7E1D" w:rsidRPr="002A60CF" w:rsidRDefault="00FD7E1D" w:rsidP="002A60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40" w:type="dxa"/>
            <w:vMerge w:val="restart"/>
          </w:tcPr>
          <w:p w:rsidR="00FD7E1D" w:rsidRPr="002A60CF" w:rsidRDefault="00FD7E1D" w:rsidP="002A60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FD7E1D" w:rsidRPr="002A60CF" w:rsidTr="002A60CF">
        <w:trPr>
          <w:jc w:val="center"/>
        </w:trPr>
        <w:tc>
          <w:tcPr>
            <w:tcW w:w="534" w:type="dxa"/>
          </w:tcPr>
          <w:p w:rsidR="00FD7E1D" w:rsidRPr="002A60CF" w:rsidRDefault="00FD7E1D" w:rsidP="002A60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A60CF">
              <w:rPr>
                <w:rFonts w:ascii="Times New Roman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439" w:type="dxa"/>
          </w:tcPr>
          <w:p w:rsidR="00FD7E1D" w:rsidRPr="002A60CF" w:rsidRDefault="00FD7E1D" w:rsidP="002A60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A60CF">
              <w:rPr>
                <w:rFonts w:ascii="Times New Roman" w:hAnsi="Times New Roman"/>
                <w:sz w:val="28"/>
                <w:szCs w:val="28"/>
                <w:lang w:eastAsia="en-US"/>
              </w:rPr>
              <w:t>Соберите из прилагаемых элементов эту схему и проверьте ее работоспособность</w:t>
            </w:r>
          </w:p>
        </w:tc>
        <w:tc>
          <w:tcPr>
            <w:tcW w:w="1102" w:type="dxa"/>
          </w:tcPr>
          <w:p w:rsidR="00FD7E1D" w:rsidRPr="002A60CF" w:rsidRDefault="00FD7E1D" w:rsidP="002A60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A60CF">
              <w:rPr>
                <w:rFonts w:ascii="Times New Roman" w:hAnsi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698" w:type="dxa"/>
          </w:tcPr>
          <w:p w:rsidR="00FD7E1D" w:rsidRPr="002A60CF" w:rsidRDefault="00FD7E1D" w:rsidP="002A60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40" w:type="dxa"/>
            <w:vMerge/>
          </w:tcPr>
          <w:p w:rsidR="00FD7E1D" w:rsidRPr="002A60CF" w:rsidRDefault="00FD7E1D" w:rsidP="002A60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FD7E1D" w:rsidRPr="002A60CF" w:rsidTr="002A60CF">
        <w:trPr>
          <w:jc w:val="center"/>
        </w:trPr>
        <w:tc>
          <w:tcPr>
            <w:tcW w:w="534" w:type="dxa"/>
          </w:tcPr>
          <w:p w:rsidR="00FD7E1D" w:rsidRPr="002A60CF" w:rsidRDefault="00FD7E1D" w:rsidP="002A60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A60CF">
              <w:rPr>
                <w:rFonts w:ascii="Times New Roman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439" w:type="dxa"/>
          </w:tcPr>
          <w:p w:rsidR="00FD7E1D" w:rsidRPr="002A60CF" w:rsidRDefault="00FD7E1D" w:rsidP="002A60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A60CF">
              <w:rPr>
                <w:rFonts w:ascii="Times New Roman" w:hAnsi="Times New Roman"/>
                <w:sz w:val="28"/>
                <w:szCs w:val="28"/>
                <w:lang w:eastAsia="en-US"/>
              </w:rPr>
              <w:t>Замкнув один выключатель, измерьте напряжение на зажимах двигателя. Замкнув второй выключатель, также измерьте напряжение на зажимах двигателя. Отличается ли измеренное напряжение в указанных случаях?</w:t>
            </w:r>
          </w:p>
        </w:tc>
        <w:tc>
          <w:tcPr>
            <w:tcW w:w="1102" w:type="dxa"/>
          </w:tcPr>
          <w:p w:rsidR="00FD7E1D" w:rsidRPr="002A60CF" w:rsidRDefault="00FD7E1D" w:rsidP="002A60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A60CF">
              <w:rPr>
                <w:rFonts w:ascii="Times New Roman" w:hAnsi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698" w:type="dxa"/>
          </w:tcPr>
          <w:p w:rsidR="00FD7E1D" w:rsidRPr="002A60CF" w:rsidRDefault="00FD7E1D" w:rsidP="002A60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40" w:type="dxa"/>
            <w:vMerge/>
          </w:tcPr>
          <w:p w:rsidR="00FD7E1D" w:rsidRPr="002A60CF" w:rsidRDefault="00FD7E1D" w:rsidP="002A60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FD7E1D" w:rsidRPr="002A60CF" w:rsidTr="002A60CF">
        <w:trPr>
          <w:jc w:val="center"/>
        </w:trPr>
        <w:tc>
          <w:tcPr>
            <w:tcW w:w="534" w:type="dxa"/>
          </w:tcPr>
          <w:p w:rsidR="00FD7E1D" w:rsidRPr="002A60CF" w:rsidRDefault="00FD7E1D" w:rsidP="002A60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A60CF">
              <w:rPr>
                <w:rFonts w:ascii="Times New Roman" w:hAnsi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439" w:type="dxa"/>
          </w:tcPr>
          <w:p w:rsidR="00FD7E1D" w:rsidRPr="002A60CF" w:rsidRDefault="00FD7E1D" w:rsidP="002A60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A60CF">
              <w:rPr>
                <w:rFonts w:ascii="Times New Roman" w:hAnsi="Times New Roman"/>
                <w:sz w:val="28"/>
                <w:szCs w:val="28"/>
                <w:lang w:eastAsia="en-US"/>
              </w:rPr>
              <w:t>Изменилось ли поведение ротора двигателя? Объясните результат наблюдений.</w:t>
            </w:r>
          </w:p>
        </w:tc>
        <w:tc>
          <w:tcPr>
            <w:tcW w:w="1102" w:type="dxa"/>
          </w:tcPr>
          <w:p w:rsidR="00FD7E1D" w:rsidRPr="002A60CF" w:rsidRDefault="00FD7E1D" w:rsidP="002A60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A60CF">
              <w:rPr>
                <w:rFonts w:ascii="Times New Roman" w:hAnsi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698" w:type="dxa"/>
          </w:tcPr>
          <w:p w:rsidR="00FD7E1D" w:rsidRPr="002A60CF" w:rsidRDefault="00FD7E1D" w:rsidP="002A60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40" w:type="dxa"/>
            <w:vMerge/>
          </w:tcPr>
          <w:p w:rsidR="00FD7E1D" w:rsidRPr="002A60CF" w:rsidRDefault="00FD7E1D" w:rsidP="002A60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FD7E1D" w:rsidRPr="002A60CF" w:rsidTr="002A60CF">
        <w:trPr>
          <w:jc w:val="center"/>
        </w:trPr>
        <w:tc>
          <w:tcPr>
            <w:tcW w:w="534" w:type="dxa"/>
          </w:tcPr>
          <w:p w:rsidR="00FD7E1D" w:rsidRPr="002A60CF" w:rsidRDefault="00FD7E1D" w:rsidP="002A60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439" w:type="dxa"/>
          </w:tcPr>
          <w:p w:rsidR="00FD7E1D" w:rsidRPr="002A60CF" w:rsidRDefault="00FD7E1D" w:rsidP="002A60C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A60CF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102" w:type="dxa"/>
          </w:tcPr>
          <w:p w:rsidR="00FD7E1D" w:rsidRPr="002A60CF" w:rsidRDefault="00FD7E1D" w:rsidP="002A60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A60CF">
              <w:rPr>
                <w:rFonts w:ascii="Times New Roman" w:hAnsi="Times New Roman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698" w:type="dxa"/>
          </w:tcPr>
          <w:p w:rsidR="00FD7E1D" w:rsidRPr="002A60CF" w:rsidRDefault="00FD7E1D" w:rsidP="002A60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40" w:type="dxa"/>
            <w:vMerge/>
          </w:tcPr>
          <w:p w:rsidR="00FD7E1D" w:rsidRPr="002A60CF" w:rsidRDefault="00FD7E1D" w:rsidP="002A60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FD7E1D" w:rsidRPr="002A60CF" w:rsidRDefault="00FD7E1D" w:rsidP="00CC39A8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FD7E1D" w:rsidRPr="002A60CF" w:rsidRDefault="00FD7E1D" w:rsidP="00CC39A8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2A60CF">
        <w:rPr>
          <w:rFonts w:ascii="Times New Roman" w:hAnsi="Times New Roman"/>
          <w:b/>
          <w:sz w:val="28"/>
          <w:szCs w:val="28"/>
          <w:lang w:eastAsia="en-US"/>
        </w:rPr>
        <w:t>Председатель:</w:t>
      </w:r>
    </w:p>
    <w:p w:rsidR="00FD7E1D" w:rsidRPr="002A60CF" w:rsidRDefault="00FD7E1D" w:rsidP="00CC39A8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en-US"/>
        </w:rPr>
      </w:pPr>
    </w:p>
    <w:p w:rsidR="00FD7E1D" w:rsidRPr="002A60CF" w:rsidRDefault="00FD7E1D" w:rsidP="00DC5B6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2A60CF">
        <w:rPr>
          <w:rFonts w:ascii="Times New Roman" w:hAnsi="Times New Roman"/>
          <w:b/>
          <w:sz w:val="28"/>
          <w:szCs w:val="28"/>
          <w:lang w:eastAsia="en-US"/>
        </w:rPr>
        <w:t>Члены жюри:</w:t>
      </w:r>
    </w:p>
    <w:sectPr w:rsidR="00FD7E1D" w:rsidRPr="002A60CF" w:rsidSect="009A0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</w:rPr>
    </w:lvl>
  </w:abstractNum>
  <w:abstractNum w:abstractNumId="2">
    <w:nsid w:val="100F3CC2"/>
    <w:multiLevelType w:val="hybridMultilevel"/>
    <w:tmpl w:val="5386D1E6"/>
    <w:lvl w:ilvl="0" w:tplc="BA38837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24B279D2"/>
    <w:multiLevelType w:val="hybridMultilevel"/>
    <w:tmpl w:val="33FE16AA"/>
    <w:lvl w:ilvl="0" w:tplc="1882B4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29113021"/>
    <w:multiLevelType w:val="hybridMultilevel"/>
    <w:tmpl w:val="FDDA5E0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A801F28"/>
    <w:multiLevelType w:val="hybridMultilevel"/>
    <w:tmpl w:val="EF8C8FD2"/>
    <w:lvl w:ilvl="0" w:tplc="02B2E2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5FED8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50C03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0B41E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DE206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24A1A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06218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83E9A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DF651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>
    <w:nsid w:val="2CF0303E"/>
    <w:multiLevelType w:val="hybridMultilevel"/>
    <w:tmpl w:val="273C82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79F15B8"/>
    <w:multiLevelType w:val="hybridMultilevel"/>
    <w:tmpl w:val="D9D205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86E09AC"/>
    <w:multiLevelType w:val="hybridMultilevel"/>
    <w:tmpl w:val="8364F7EA"/>
    <w:lvl w:ilvl="0" w:tplc="C234EB8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9274DE1"/>
    <w:multiLevelType w:val="hybridMultilevel"/>
    <w:tmpl w:val="DDD0331E"/>
    <w:lvl w:ilvl="0" w:tplc="9C76CC3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DA234D4"/>
    <w:multiLevelType w:val="hybridMultilevel"/>
    <w:tmpl w:val="0A7EC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EE513F7"/>
    <w:multiLevelType w:val="hybridMultilevel"/>
    <w:tmpl w:val="C0422B2E"/>
    <w:lvl w:ilvl="0" w:tplc="CC6275B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EF62C87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>
    <w:nsid w:val="40287C51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4">
    <w:nsid w:val="456C7265"/>
    <w:multiLevelType w:val="hybridMultilevel"/>
    <w:tmpl w:val="C268BA7E"/>
    <w:lvl w:ilvl="0" w:tplc="4C76CF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i w:val="0"/>
      </w:rPr>
    </w:lvl>
    <w:lvl w:ilvl="1" w:tplc="233ABEEA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5EF15F6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6">
    <w:nsid w:val="480E7593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7">
    <w:nsid w:val="50225E5D"/>
    <w:multiLevelType w:val="hybridMultilevel"/>
    <w:tmpl w:val="47587856"/>
    <w:lvl w:ilvl="0" w:tplc="F5F2E79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53401180"/>
    <w:multiLevelType w:val="hybridMultilevel"/>
    <w:tmpl w:val="D1A093CE"/>
    <w:lvl w:ilvl="0" w:tplc="F906059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55C5285C"/>
    <w:multiLevelType w:val="hybridMultilevel"/>
    <w:tmpl w:val="2A5676FC"/>
    <w:lvl w:ilvl="0" w:tplc="3376A3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0">
    <w:nsid w:val="5D500B64"/>
    <w:multiLevelType w:val="hybridMultilevel"/>
    <w:tmpl w:val="09AEC4E8"/>
    <w:lvl w:ilvl="0" w:tplc="6BFC23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1">
    <w:nsid w:val="5EFE7340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2">
    <w:nsid w:val="67394F2A"/>
    <w:multiLevelType w:val="hybridMultilevel"/>
    <w:tmpl w:val="AA945B8A"/>
    <w:lvl w:ilvl="0" w:tplc="33D61F42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BAB4954"/>
    <w:multiLevelType w:val="hybridMultilevel"/>
    <w:tmpl w:val="7908B4DE"/>
    <w:lvl w:ilvl="0" w:tplc="49EEAF4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4">
    <w:nsid w:val="6F584AA2"/>
    <w:multiLevelType w:val="hybridMultilevel"/>
    <w:tmpl w:val="D7F42B40"/>
    <w:lvl w:ilvl="0" w:tplc="E506D470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num w:numId="1">
    <w:abstractNumId w:val="4"/>
  </w:num>
  <w:num w:numId="2">
    <w:abstractNumId w:val="23"/>
  </w:num>
  <w:num w:numId="3">
    <w:abstractNumId w:val="20"/>
  </w:num>
  <w:num w:numId="4">
    <w:abstractNumId w:val="16"/>
  </w:num>
  <w:num w:numId="5">
    <w:abstractNumId w:val="15"/>
  </w:num>
  <w:num w:numId="6">
    <w:abstractNumId w:val="12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2"/>
  </w:num>
  <w:num w:numId="10">
    <w:abstractNumId w:val="21"/>
  </w:num>
  <w:num w:numId="11">
    <w:abstractNumId w:val="13"/>
  </w:num>
  <w:num w:numId="12">
    <w:abstractNumId w:val="19"/>
  </w:num>
  <w:num w:numId="13">
    <w:abstractNumId w:val="24"/>
  </w:num>
  <w:num w:numId="14">
    <w:abstractNumId w:val="17"/>
  </w:num>
  <w:num w:numId="1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7"/>
  </w:num>
  <w:num w:numId="17">
    <w:abstractNumId w:val="8"/>
  </w:num>
  <w:num w:numId="18">
    <w:abstractNumId w:val="6"/>
  </w:num>
  <w:num w:numId="19">
    <w:abstractNumId w:val="18"/>
  </w:num>
  <w:num w:numId="20">
    <w:abstractNumId w:val="2"/>
  </w:num>
  <w:num w:numId="21">
    <w:abstractNumId w:val="9"/>
  </w:num>
  <w:num w:numId="22">
    <w:abstractNumId w:val="3"/>
  </w:num>
  <w:num w:numId="23">
    <w:abstractNumId w:val="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49C3"/>
    <w:rsid w:val="0001357A"/>
    <w:rsid w:val="00025CCD"/>
    <w:rsid w:val="000505EE"/>
    <w:rsid w:val="00055533"/>
    <w:rsid w:val="000562AB"/>
    <w:rsid w:val="00076432"/>
    <w:rsid w:val="0008354E"/>
    <w:rsid w:val="000844B8"/>
    <w:rsid w:val="000A4D14"/>
    <w:rsid w:val="000B626E"/>
    <w:rsid w:val="00110246"/>
    <w:rsid w:val="00133023"/>
    <w:rsid w:val="00144A27"/>
    <w:rsid w:val="00163ECA"/>
    <w:rsid w:val="00184D84"/>
    <w:rsid w:val="001979B8"/>
    <w:rsid w:val="001B33EA"/>
    <w:rsid w:val="001B5614"/>
    <w:rsid w:val="001C687C"/>
    <w:rsid w:val="001D5AE1"/>
    <w:rsid w:val="001F4CE3"/>
    <w:rsid w:val="00211043"/>
    <w:rsid w:val="00211E83"/>
    <w:rsid w:val="002137F4"/>
    <w:rsid w:val="00220BDC"/>
    <w:rsid w:val="00231477"/>
    <w:rsid w:val="00252E33"/>
    <w:rsid w:val="00252F8D"/>
    <w:rsid w:val="002A4152"/>
    <w:rsid w:val="002A4559"/>
    <w:rsid w:val="002A60CF"/>
    <w:rsid w:val="00370C9E"/>
    <w:rsid w:val="00372E42"/>
    <w:rsid w:val="003849C3"/>
    <w:rsid w:val="003A15F9"/>
    <w:rsid w:val="003B2701"/>
    <w:rsid w:val="003C44E6"/>
    <w:rsid w:val="003C4860"/>
    <w:rsid w:val="003D75EE"/>
    <w:rsid w:val="004615CC"/>
    <w:rsid w:val="00465F37"/>
    <w:rsid w:val="00466D03"/>
    <w:rsid w:val="004719DC"/>
    <w:rsid w:val="004A44C6"/>
    <w:rsid w:val="004C302C"/>
    <w:rsid w:val="004D2659"/>
    <w:rsid w:val="004D6417"/>
    <w:rsid w:val="004E462D"/>
    <w:rsid w:val="004F0947"/>
    <w:rsid w:val="004F0E95"/>
    <w:rsid w:val="005011CA"/>
    <w:rsid w:val="00506171"/>
    <w:rsid w:val="00572C8A"/>
    <w:rsid w:val="00572F88"/>
    <w:rsid w:val="005A6568"/>
    <w:rsid w:val="005A673D"/>
    <w:rsid w:val="005B659F"/>
    <w:rsid w:val="005C7254"/>
    <w:rsid w:val="005D26E3"/>
    <w:rsid w:val="005F753F"/>
    <w:rsid w:val="00633D4D"/>
    <w:rsid w:val="0064464F"/>
    <w:rsid w:val="0066562A"/>
    <w:rsid w:val="006C3033"/>
    <w:rsid w:val="006E0580"/>
    <w:rsid w:val="006E5758"/>
    <w:rsid w:val="00726946"/>
    <w:rsid w:val="00745585"/>
    <w:rsid w:val="00773AC3"/>
    <w:rsid w:val="007D067A"/>
    <w:rsid w:val="007D7EAB"/>
    <w:rsid w:val="007E55DB"/>
    <w:rsid w:val="007F6316"/>
    <w:rsid w:val="0083361A"/>
    <w:rsid w:val="00841770"/>
    <w:rsid w:val="0084619F"/>
    <w:rsid w:val="008846D9"/>
    <w:rsid w:val="008866E9"/>
    <w:rsid w:val="0089232B"/>
    <w:rsid w:val="008D30E8"/>
    <w:rsid w:val="008D3136"/>
    <w:rsid w:val="008F554A"/>
    <w:rsid w:val="008F6B37"/>
    <w:rsid w:val="009057A3"/>
    <w:rsid w:val="00905A98"/>
    <w:rsid w:val="00906C44"/>
    <w:rsid w:val="00921A16"/>
    <w:rsid w:val="00937811"/>
    <w:rsid w:val="009420DA"/>
    <w:rsid w:val="00945C3F"/>
    <w:rsid w:val="00966E4F"/>
    <w:rsid w:val="009A04D1"/>
    <w:rsid w:val="009A0A5C"/>
    <w:rsid w:val="009A79D5"/>
    <w:rsid w:val="009B16FC"/>
    <w:rsid w:val="009C26E5"/>
    <w:rsid w:val="009C53F2"/>
    <w:rsid w:val="009D03D6"/>
    <w:rsid w:val="009E11E1"/>
    <w:rsid w:val="009E2FF5"/>
    <w:rsid w:val="009F75BB"/>
    <w:rsid w:val="00A02DF9"/>
    <w:rsid w:val="00A03F3E"/>
    <w:rsid w:val="00A17CD6"/>
    <w:rsid w:val="00A30CE5"/>
    <w:rsid w:val="00A30E8A"/>
    <w:rsid w:val="00A42577"/>
    <w:rsid w:val="00A75EB0"/>
    <w:rsid w:val="00AB7F48"/>
    <w:rsid w:val="00AD6489"/>
    <w:rsid w:val="00AE1880"/>
    <w:rsid w:val="00AF024F"/>
    <w:rsid w:val="00AF0818"/>
    <w:rsid w:val="00AF64FC"/>
    <w:rsid w:val="00B17AC0"/>
    <w:rsid w:val="00B271B6"/>
    <w:rsid w:val="00B56AC6"/>
    <w:rsid w:val="00B61AFA"/>
    <w:rsid w:val="00B9070B"/>
    <w:rsid w:val="00B914BF"/>
    <w:rsid w:val="00B94F36"/>
    <w:rsid w:val="00B95AF1"/>
    <w:rsid w:val="00BB49A7"/>
    <w:rsid w:val="00BC23E7"/>
    <w:rsid w:val="00BD2CB8"/>
    <w:rsid w:val="00C1040D"/>
    <w:rsid w:val="00C2012F"/>
    <w:rsid w:val="00C30A45"/>
    <w:rsid w:val="00C30BC2"/>
    <w:rsid w:val="00C62354"/>
    <w:rsid w:val="00C67E49"/>
    <w:rsid w:val="00CA05F2"/>
    <w:rsid w:val="00CB3F1D"/>
    <w:rsid w:val="00CC05AD"/>
    <w:rsid w:val="00CC39A8"/>
    <w:rsid w:val="00CC775B"/>
    <w:rsid w:val="00CD04E3"/>
    <w:rsid w:val="00D60B1B"/>
    <w:rsid w:val="00D7443A"/>
    <w:rsid w:val="00D75926"/>
    <w:rsid w:val="00DA7101"/>
    <w:rsid w:val="00DC5B63"/>
    <w:rsid w:val="00DD3462"/>
    <w:rsid w:val="00DE5BC0"/>
    <w:rsid w:val="00E40583"/>
    <w:rsid w:val="00E431E0"/>
    <w:rsid w:val="00E62213"/>
    <w:rsid w:val="00E6579C"/>
    <w:rsid w:val="00E921D4"/>
    <w:rsid w:val="00EA72B4"/>
    <w:rsid w:val="00EB242A"/>
    <w:rsid w:val="00EB3C6B"/>
    <w:rsid w:val="00EC23CE"/>
    <w:rsid w:val="00EC31D0"/>
    <w:rsid w:val="00EE3E35"/>
    <w:rsid w:val="00EE51D9"/>
    <w:rsid w:val="00F21C89"/>
    <w:rsid w:val="00F371DE"/>
    <w:rsid w:val="00F40E3C"/>
    <w:rsid w:val="00F439A1"/>
    <w:rsid w:val="00F5133B"/>
    <w:rsid w:val="00F61CEA"/>
    <w:rsid w:val="00F92FDC"/>
    <w:rsid w:val="00FA60DC"/>
    <w:rsid w:val="00FB2A13"/>
    <w:rsid w:val="00FD7E1D"/>
    <w:rsid w:val="00FF0F96"/>
    <w:rsid w:val="00FF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E3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5BC0"/>
    <w:pPr>
      <w:ind w:left="720"/>
      <w:contextualSpacing/>
    </w:pPr>
  </w:style>
  <w:style w:type="table" w:styleId="TableGrid">
    <w:name w:val="Table Grid"/>
    <w:basedOn w:val="TableNormal"/>
    <w:uiPriority w:val="59"/>
    <w:rsid w:val="00B94F3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4619F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619F"/>
    <w:rPr>
      <w:rFonts w:ascii="Tahoma" w:hAnsi="Tahoma"/>
      <w:sz w:val="16"/>
      <w:lang w:val="x-none" w:eastAsia="ru-RU"/>
    </w:rPr>
  </w:style>
  <w:style w:type="table" w:customStyle="1" w:styleId="1">
    <w:name w:val="Сетка таблицы1"/>
    <w:basedOn w:val="TableNormal"/>
    <w:next w:val="TableGrid"/>
    <w:rsid w:val="00372E4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TableNormal"/>
    <w:next w:val="TableGrid"/>
    <w:uiPriority w:val="59"/>
    <w:rsid w:val="00773AC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1087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Eugeniy</dc:creator>
  <cp:keywords/>
  <dc:description/>
  <cp:lastModifiedBy>преподаватель</cp:lastModifiedBy>
  <cp:revision>58</cp:revision>
  <dcterms:created xsi:type="dcterms:W3CDTF">2015-04-30T04:43:00Z</dcterms:created>
  <dcterms:modified xsi:type="dcterms:W3CDTF">2017-11-19T13:29:00Z</dcterms:modified>
</cp:coreProperties>
</file>